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E76" w:rsidRDefault="00FF3E76" w:rsidP="00CA78C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br/>
        <w:t>ЛОТОШАНСКОГО СЕЛЬСОВЕТА КРАСНОЗЕРСКОГО РАЙОНА         НОВОСИБИРСКОЙ ОБЛАСТИ</w:t>
      </w:r>
    </w:p>
    <w:p w:rsidR="00FF3E76" w:rsidRDefault="00FF3E76" w:rsidP="00CA78C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3E76" w:rsidRDefault="00FF3E76" w:rsidP="00CA78C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                                                                                                       </w:t>
      </w:r>
    </w:p>
    <w:p w:rsidR="00FF3E76" w:rsidRDefault="00FF3E76" w:rsidP="00CA78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19.02. 2019г.                            с. Лотошное                                                № 6</w:t>
      </w:r>
    </w:p>
    <w:p w:rsidR="00FF3E76" w:rsidRDefault="00FF3E76" w:rsidP="00CA78C6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 журналов учета работы </w:t>
      </w:r>
    </w:p>
    <w:p w:rsidR="00FF3E76" w:rsidRDefault="00FF3E76" w:rsidP="00CA78C6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в учреждении культуры</w:t>
      </w:r>
    </w:p>
    <w:p w:rsidR="00FF3E76" w:rsidRDefault="00FF3E76" w:rsidP="00CA78C6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F3E76" w:rsidRDefault="00FF3E76" w:rsidP="00CA78C6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Руководствуясь Положением о государственном муниципальном учреждении клубного типа и Положением о клубном формировании культурно-досугового учреждения, утвержденных решением коллегии Министерства культуры Российской Федерации №10 от 29 мая 2002 года, в целях   более качественного и полного учета работы учреждений культуры, приведения учета в соответствие с требованиями статистической отчетности, утвержденной Приказом Росстата № 324 от 15.07.2011года,</w:t>
      </w:r>
    </w:p>
    <w:p w:rsidR="00FF3E76" w:rsidRDefault="00FF3E76" w:rsidP="00CA78C6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ПОСТАНОВЛЯЮ: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F3E76" w:rsidRDefault="00FF3E76" w:rsidP="00CA78C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E76" w:rsidRDefault="00FF3E76" w:rsidP="00CA78C6">
      <w:pPr>
        <w:numPr>
          <w:ilvl w:val="0"/>
          <w:numId w:val="1"/>
        </w:num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журнал учета клубной работы как документ строгой отчетности, являющийся основанием для определения показателей по отнесению к группам по оплате труда и других организационно-экономических показателей, формой контроля по итогам планирования работы культурно-досугового учреждения Лотошанского сельсовета Краснозерского района Новосибирской области. (Приложение №1)</w:t>
      </w:r>
    </w:p>
    <w:p w:rsidR="00FF3E76" w:rsidRDefault="00FF3E76" w:rsidP="00CA78C6">
      <w:pPr>
        <w:numPr>
          <w:ilvl w:val="0"/>
          <w:numId w:val="1"/>
        </w:num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  журнал учета работы клубного формирования как документ строгой отчетности, обязательный для ведения и  являющийся формой контроля по итогам работы культурно-досугового учреждения Лотошанского сельсовета Краснозерского района Новосибирской области. (Приложение№2)</w:t>
      </w:r>
    </w:p>
    <w:p w:rsidR="00FF3E76" w:rsidRDefault="00FF3E76" w:rsidP="00CA78C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</w:t>
      </w:r>
      <w:r>
        <w:rPr>
          <w:rFonts w:ascii="Times New Roman" w:hAnsi="Times New Roman" w:cs="Times New Roman"/>
          <w:sz w:val="28"/>
          <w:szCs w:val="28"/>
        </w:rPr>
        <w:t>за исполнением настоящего постановления оставляю за собой.</w:t>
      </w:r>
    </w:p>
    <w:p w:rsidR="00FF3E76" w:rsidRDefault="00FF3E76" w:rsidP="00CA78C6">
      <w:pPr>
        <w:pStyle w:val="1"/>
        <w:shd w:val="clear" w:color="auto" w:fill="FFFFFF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br/>
      </w:r>
    </w:p>
    <w:p w:rsidR="00FF3E76" w:rsidRDefault="00FF3E76" w:rsidP="00CA78C6">
      <w:pPr>
        <w:pStyle w:val="1"/>
        <w:shd w:val="clear" w:color="auto" w:fill="FFFFFF"/>
        <w:spacing w:line="360" w:lineRule="exact"/>
        <w:jc w:val="both"/>
        <w:rPr>
          <w:sz w:val="28"/>
          <w:szCs w:val="28"/>
        </w:rPr>
      </w:pPr>
    </w:p>
    <w:p w:rsidR="00FF3E76" w:rsidRDefault="00FF3E76" w:rsidP="00CA78C6">
      <w:pPr>
        <w:pStyle w:val="1"/>
        <w:shd w:val="clear" w:color="auto" w:fill="FFFFFF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Глава Лотошанского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</w:p>
    <w:p w:rsidR="00FF3E76" w:rsidRDefault="00FF3E76" w:rsidP="00CA78C6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FF3E76" w:rsidRDefault="00FF3E76" w:rsidP="00CA78C6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         А.В.Кеслер</w:t>
      </w:r>
    </w:p>
    <w:p w:rsidR="00FF3E76" w:rsidRDefault="00FF3E76"/>
    <w:p w:rsidR="00FF3E76" w:rsidRPr="00CA78C6" w:rsidRDefault="00FF3E76">
      <w:pPr>
        <w:rPr>
          <w:rFonts w:ascii="Times New Roman" w:hAnsi="Times New Roman" w:cs="Times New Roman"/>
          <w:sz w:val="28"/>
          <w:szCs w:val="28"/>
        </w:rPr>
      </w:pPr>
    </w:p>
    <w:p w:rsidR="00FF3E76" w:rsidRDefault="00FF3E76" w:rsidP="00CA78C6">
      <w:pPr>
        <w:tabs>
          <w:tab w:val="left" w:pos="-326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FF3E76" w:rsidRDefault="00FF3E76" w:rsidP="00CA78C6">
      <w:pPr>
        <w:tabs>
          <w:tab w:val="left" w:pos="-326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FF3E76" w:rsidRDefault="00FF3E76" w:rsidP="00CA78C6">
      <w:pPr>
        <w:tabs>
          <w:tab w:val="left" w:pos="-326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FF3E76" w:rsidRPr="00CA78C6" w:rsidRDefault="00FF3E76" w:rsidP="00CA78C6">
      <w:pPr>
        <w:tabs>
          <w:tab w:val="left" w:pos="-326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78C6">
        <w:rPr>
          <w:rFonts w:ascii="Times New Roman" w:hAnsi="Times New Roman" w:cs="Times New Roman"/>
          <w:sz w:val="24"/>
          <w:szCs w:val="24"/>
        </w:rPr>
        <w:t>Приложение 1</w:t>
      </w:r>
    </w:p>
    <w:p w:rsidR="00FF3E76" w:rsidRPr="00CA78C6" w:rsidRDefault="00FF3E76" w:rsidP="00CA78C6">
      <w:pPr>
        <w:tabs>
          <w:tab w:val="left" w:pos="-326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78C6">
        <w:rPr>
          <w:rFonts w:ascii="Times New Roman" w:hAnsi="Times New Roman" w:cs="Times New Roman"/>
          <w:sz w:val="24"/>
          <w:szCs w:val="24"/>
        </w:rPr>
        <w:t>К постановлению  администрации</w:t>
      </w:r>
      <w:r>
        <w:rPr>
          <w:rFonts w:ascii="Times New Roman" w:hAnsi="Times New Roman" w:cs="Times New Roman"/>
          <w:sz w:val="24"/>
          <w:szCs w:val="24"/>
        </w:rPr>
        <w:br/>
        <w:t>Лотошанского сельсовета</w:t>
      </w:r>
    </w:p>
    <w:p w:rsidR="00FF3E76" w:rsidRPr="00CA78C6" w:rsidRDefault="00FF3E76" w:rsidP="00CA78C6">
      <w:pPr>
        <w:tabs>
          <w:tab w:val="left" w:pos="-326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78C6">
        <w:rPr>
          <w:rFonts w:ascii="Times New Roman" w:hAnsi="Times New Roman" w:cs="Times New Roman"/>
          <w:sz w:val="24"/>
          <w:szCs w:val="24"/>
        </w:rPr>
        <w:t xml:space="preserve"> Краснозерского района Новосибирской области</w:t>
      </w:r>
    </w:p>
    <w:p w:rsidR="00FF3E76" w:rsidRPr="00CA78C6" w:rsidRDefault="00FF3E76" w:rsidP="00CA78C6">
      <w:pPr>
        <w:tabs>
          <w:tab w:val="left" w:pos="-326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№6 </w:t>
      </w:r>
      <w:r w:rsidRPr="00CA78C6">
        <w:rPr>
          <w:rFonts w:ascii="Times New Roman" w:hAnsi="Times New Roman" w:cs="Times New Roman"/>
          <w:sz w:val="24"/>
          <w:szCs w:val="24"/>
        </w:rPr>
        <w:t xml:space="preserve">  от</w:t>
      </w:r>
      <w:r>
        <w:rPr>
          <w:rFonts w:ascii="Times New Roman" w:hAnsi="Times New Roman" w:cs="Times New Roman"/>
          <w:sz w:val="24"/>
          <w:szCs w:val="24"/>
        </w:rPr>
        <w:t xml:space="preserve"> 19.02</w:t>
      </w:r>
      <w:r w:rsidRPr="00CA78C6">
        <w:rPr>
          <w:rFonts w:ascii="Times New Roman" w:hAnsi="Times New Roman" w:cs="Times New Roman"/>
          <w:sz w:val="24"/>
          <w:szCs w:val="24"/>
        </w:rPr>
        <w:t>.2019г.</w:t>
      </w:r>
    </w:p>
    <w:p w:rsidR="00FF3E76" w:rsidRPr="00CA78C6" w:rsidRDefault="00FF3E76" w:rsidP="00CA78C6">
      <w:pPr>
        <w:tabs>
          <w:tab w:val="left" w:pos="-3261"/>
        </w:tabs>
        <w:spacing w:after="0"/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FF3E76" w:rsidRPr="00CA78C6" w:rsidRDefault="00FF3E76" w:rsidP="00CA78C6">
      <w:pPr>
        <w:tabs>
          <w:tab w:val="left" w:pos="-3261"/>
        </w:tabs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FF3E76" w:rsidRDefault="00FF3E76" w:rsidP="00CA78C6">
      <w:pPr>
        <w:tabs>
          <w:tab w:val="left" w:pos="-3261"/>
        </w:tabs>
        <w:spacing w:after="0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FF3E76" w:rsidRDefault="00FF3E76" w:rsidP="00CA78C6">
      <w:pPr>
        <w:tabs>
          <w:tab w:val="left" w:pos="-3261"/>
        </w:tabs>
        <w:spacing w:after="0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FF3E76" w:rsidRDefault="00FF3E76" w:rsidP="00CA78C6">
      <w:pPr>
        <w:tabs>
          <w:tab w:val="left" w:pos="-3261"/>
        </w:tabs>
        <w:spacing w:after="0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FF3E76" w:rsidRPr="00CA78C6" w:rsidRDefault="00FF3E76" w:rsidP="00CA78C6">
      <w:pPr>
        <w:tabs>
          <w:tab w:val="left" w:pos="-3261"/>
        </w:tabs>
        <w:spacing w:after="0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CA78C6">
        <w:rPr>
          <w:rFonts w:ascii="Times New Roman" w:hAnsi="Times New Roman" w:cs="Times New Roman"/>
          <w:b/>
          <w:bCs/>
          <w:sz w:val="56"/>
          <w:szCs w:val="56"/>
        </w:rPr>
        <w:t>Журнал</w:t>
      </w:r>
    </w:p>
    <w:p w:rsidR="00FF3E76" w:rsidRPr="00CA78C6" w:rsidRDefault="00FF3E76" w:rsidP="00CA78C6">
      <w:pPr>
        <w:tabs>
          <w:tab w:val="left" w:pos="-3261"/>
        </w:tabs>
        <w:spacing w:after="0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CA78C6">
        <w:rPr>
          <w:rFonts w:ascii="Times New Roman" w:hAnsi="Times New Roman" w:cs="Times New Roman"/>
          <w:b/>
          <w:bCs/>
          <w:sz w:val="56"/>
          <w:szCs w:val="56"/>
        </w:rPr>
        <w:t>учета работы клубного учреждения</w:t>
      </w:r>
    </w:p>
    <w:p w:rsidR="00FF3E76" w:rsidRPr="00CA78C6" w:rsidRDefault="00FF3E76" w:rsidP="00CA78C6">
      <w:pPr>
        <w:pBdr>
          <w:bottom w:val="single" w:sz="8" w:space="1" w:color="000000"/>
        </w:pBdr>
        <w:tabs>
          <w:tab w:val="left" w:pos="-3261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E76" w:rsidRPr="00CA78C6" w:rsidRDefault="00FF3E76" w:rsidP="00CA78C6">
      <w:pPr>
        <w:pBdr>
          <w:bottom w:val="single" w:sz="8" w:space="1" w:color="000000"/>
        </w:pBdr>
        <w:tabs>
          <w:tab w:val="left" w:pos="-3261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F3E76" w:rsidRPr="00CA78C6" w:rsidRDefault="00FF3E76" w:rsidP="00CA78C6">
      <w:pPr>
        <w:pStyle w:val="31"/>
        <w:rPr>
          <w:b w:val="0"/>
          <w:sz w:val="20"/>
          <w:szCs w:val="20"/>
        </w:rPr>
      </w:pPr>
      <w:r w:rsidRPr="00CA78C6">
        <w:rPr>
          <w:b w:val="0"/>
          <w:sz w:val="20"/>
          <w:szCs w:val="20"/>
        </w:rPr>
        <w:t>полное наименование клубного учреждения</w:t>
      </w:r>
    </w:p>
    <w:p w:rsidR="00FF3E76" w:rsidRPr="00CA78C6" w:rsidRDefault="00FF3E76" w:rsidP="00CA78C6">
      <w:pPr>
        <w:pStyle w:val="31"/>
        <w:rPr>
          <w:sz w:val="20"/>
          <w:szCs w:val="20"/>
        </w:rPr>
      </w:pPr>
      <w:r w:rsidRPr="00CA78C6">
        <w:rPr>
          <w:sz w:val="20"/>
          <w:szCs w:val="20"/>
        </w:rPr>
        <w:t>________________</w:t>
      </w:r>
      <w:r>
        <w:rPr>
          <w:sz w:val="20"/>
          <w:szCs w:val="20"/>
        </w:rPr>
        <w:t>_____________________________________________________</w:t>
      </w:r>
      <w:r w:rsidRPr="00CA78C6">
        <w:rPr>
          <w:sz w:val="20"/>
          <w:szCs w:val="20"/>
        </w:rPr>
        <w:t>_____________________________</w:t>
      </w:r>
    </w:p>
    <w:p w:rsidR="00FF3E76" w:rsidRPr="00CA78C6" w:rsidRDefault="00FF3E76" w:rsidP="00CA78C6">
      <w:pPr>
        <w:pStyle w:val="31"/>
        <w:rPr>
          <w:b w:val="0"/>
          <w:sz w:val="20"/>
          <w:szCs w:val="20"/>
        </w:rPr>
      </w:pPr>
      <w:r w:rsidRPr="00CA78C6">
        <w:rPr>
          <w:b w:val="0"/>
          <w:sz w:val="20"/>
          <w:szCs w:val="20"/>
        </w:rPr>
        <w:t>название администрации (поселения,</w:t>
      </w:r>
    </w:p>
    <w:p w:rsidR="00FF3E76" w:rsidRPr="00CA78C6" w:rsidRDefault="00FF3E76" w:rsidP="00CA78C6">
      <w:pPr>
        <w:pStyle w:val="31"/>
        <w:rPr>
          <w:sz w:val="20"/>
          <w:szCs w:val="20"/>
        </w:rPr>
      </w:pPr>
      <w:r w:rsidRPr="00CA78C6">
        <w:rPr>
          <w:sz w:val="20"/>
          <w:szCs w:val="20"/>
        </w:rPr>
        <w:t>_____________________</w:t>
      </w:r>
      <w:r>
        <w:rPr>
          <w:sz w:val="20"/>
          <w:szCs w:val="20"/>
        </w:rPr>
        <w:t>_____________________________________________________</w:t>
      </w:r>
      <w:r w:rsidRPr="00CA78C6">
        <w:rPr>
          <w:sz w:val="20"/>
          <w:szCs w:val="20"/>
        </w:rPr>
        <w:t>________________________</w:t>
      </w:r>
    </w:p>
    <w:p w:rsidR="00FF3E76" w:rsidRPr="00CA78C6" w:rsidRDefault="00FF3E76" w:rsidP="00CA78C6">
      <w:pPr>
        <w:pStyle w:val="31"/>
        <w:rPr>
          <w:b w:val="0"/>
          <w:sz w:val="20"/>
          <w:szCs w:val="20"/>
        </w:rPr>
      </w:pPr>
      <w:r w:rsidRPr="00CA78C6">
        <w:rPr>
          <w:b w:val="0"/>
          <w:sz w:val="20"/>
          <w:szCs w:val="20"/>
        </w:rPr>
        <w:t>муниципального района)</w:t>
      </w:r>
    </w:p>
    <w:p w:rsidR="00FF3E76" w:rsidRPr="00CA78C6" w:rsidRDefault="00FF3E76" w:rsidP="00CA78C6">
      <w:pPr>
        <w:pStyle w:val="31"/>
        <w:rPr>
          <w:sz w:val="28"/>
          <w:szCs w:val="28"/>
        </w:rPr>
      </w:pPr>
      <w:r w:rsidRPr="00CA78C6">
        <w:rPr>
          <w:sz w:val="28"/>
          <w:szCs w:val="28"/>
        </w:rPr>
        <w:t>_____________________</w:t>
      </w:r>
      <w:r>
        <w:rPr>
          <w:sz w:val="28"/>
          <w:szCs w:val="28"/>
        </w:rPr>
        <w:t>_________________________</w:t>
      </w:r>
      <w:r w:rsidRPr="00CA78C6">
        <w:rPr>
          <w:sz w:val="28"/>
          <w:szCs w:val="28"/>
        </w:rPr>
        <w:t>________________________</w:t>
      </w:r>
    </w:p>
    <w:p w:rsidR="00FF3E76" w:rsidRPr="00CA78C6" w:rsidRDefault="00FF3E76" w:rsidP="00CA78C6">
      <w:pPr>
        <w:tabs>
          <w:tab w:val="left" w:pos="-3261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F3E76" w:rsidRPr="00CA78C6" w:rsidRDefault="00FF3E76" w:rsidP="00CA78C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F3E76" w:rsidRPr="00CA78C6" w:rsidRDefault="00FF3E76" w:rsidP="00CA78C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F3E76" w:rsidRPr="00CA78C6" w:rsidRDefault="00FF3E76" w:rsidP="00CA78C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F3E76" w:rsidRPr="00CA78C6" w:rsidRDefault="00FF3E76" w:rsidP="00CA78C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F3E76" w:rsidRPr="00CA78C6" w:rsidRDefault="00FF3E76" w:rsidP="00CA78C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F3E76" w:rsidRPr="00CA78C6" w:rsidRDefault="00FF3E76" w:rsidP="00CA78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E76" w:rsidRPr="00CA78C6" w:rsidRDefault="00FF3E76" w:rsidP="00CA78C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Pr="00CA78C6">
        <w:rPr>
          <w:rFonts w:ascii="Times New Roman" w:hAnsi="Times New Roman" w:cs="Times New Roman"/>
          <w:b/>
          <w:bCs/>
          <w:sz w:val="28"/>
          <w:szCs w:val="28"/>
        </w:rPr>
        <w:t>за _______________ год</w:t>
      </w:r>
    </w:p>
    <w:p w:rsidR="00FF3E76" w:rsidRPr="00CA78C6" w:rsidRDefault="00FF3E76" w:rsidP="00CA78C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F3E76" w:rsidRPr="00CA78C6" w:rsidRDefault="00FF3E76" w:rsidP="00CA78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E76" w:rsidRPr="00CA78C6" w:rsidRDefault="00FF3E76" w:rsidP="00CA78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E76" w:rsidRDefault="00FF3E76" w:rsidP="00CA78C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F3E76" w:rsidRPr="00CA78C6" w:rsidRDefault="00FF3E76" w:rsidP="00CA78C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</w:t>
      </w:r>
      <w:r w:rsidRPr="00CA78C6">
        <w:rPr>
          <w:rFonts w:ascii="Times New Roman" w:hAnsi="Times New Roman" w:cs="Times New Roman"/>
          <w:b/>
          <w:bCs/>
          <w:sz w:val="28"/>
          <w:szCs w:val="28"/>
        </w:rPr>
        <w:t>Рекомендации по ведению журнала</w:t>
      </w:r>
    </w:p>
    <w:p w:rsidR="00FF3E76" w:rsidRPr="00CA78C6" w:rsidRDefault="00FF3E76" w:rsidP="00CA78C6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A78C6">
        <w:rPr>
          <w:rFonts w:ascii="Times New Roman" w:hAnsi="Times New Roman" w:cs="Times New Roman"/>
          <w:b/>
          <w:bCs/>
        </w:rPr>
        <w:t xml:space="preserve">          </w:t>
      </w:r>
      <w:r w:rsidRPr="00CA78C6">
        <w:rPr>
          <w:rFonts w:ascii="Times New Roman" w:hAnsi="Times New Roman" w:cs="Times New Roman"/>
          <w:bCs/>
        </w:rPr>
        <w:t xml:space="preserve">1. </w:t>
      </w:r>
      <w:r w:rsidRPr="00CA78C6">
        <w:rPr>
          <w:rFonts w:ascii="Times New Roman" w:hAnsi="Times New Roman" w:cs="Times New Roman"/>
          <w:b/>
          <w:bCs/>
        </w:rPr>
        <w:t>Журнал учета работы Клубного учреждения является документом строгой отчетности</w:t>
      </w:r>
      <w:r w:rsidRPr="00CA78C6">
        <w:rPr>
          <w:rFonts w:ascii="Times New Roman" w:hAnsi="Times New Roman" w:cs="Times New Roman"/>
          <w:bCs/>
        </w:rPr>
        <w:t>, служащий основанием для определения организационно–экономических показателей; формой контроля по итогам планирования работы, а также служит основанием для заполнения годового статистического отчета по форме 7-НК.</w:t>
      </w:r>
    </w:p>
    <w:p w:rsidR="00FF3E76" w:rsidRPr="00CA78C6" w:rsidRDefault="00FF3E76" w:rsidP="00CA78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CA78C6">
        <w:rPr>
          <w:rFonts w:ascii="Times New Roman" w:hAnsi="Times New Roman" w:cs="Times New Roman"/>
          <w:bCs/>
        </w:rPr>
        <w:t>Журнал заполняется ежедневно. В него вносятся все мероприятия и направления работы, проводимые данным клубным учреждением в течение рабочего дня, как в здании Дома (Дворца) культуры, так и на других площадках.</w:t>
      </w:r>
    </w:p>
    <w:p w:rsidR="00FF3E76" w:rsidRPr="00CA78C6" w:rsidRDefault="00FF3E76" w:rsidP="00CA78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CA78C6">
        <w:rPr>
          <w:rFonts w:ascii="Times New Roman" w:hAnsi="Times New Roman" w:cs="Times New Roman"/>
          <w:bCs/>
        </w:rPr>
        <w:t xml:space="preserve">2. Сценарии, программы концертов, афиши, всех культурно-досуговых мероприятий, должны храниться в отдельных папках в качестве </w:t>
      </w:r>
      <w:r w:rsidRPr="00CA78C6">
        <w:rPr>
          <w:rFonts w:ascii="Times New Roman" w:hAnsi="Times New Roman" w:cs="Times New Roman"/>
          <w:b/>
          <w:bCs/>
        </w:rPr>
        <w:t>ОБЯЗАТЕЛЬНОГО</w:t>
      </w:r>
      <w:r w:rsidRPr="00CA78C6">
        <w:rPr>
          <w:rFonts w:ascii="Times New Roman" w:hAnsi="Times New Roman" w:cs="Times New Roman"/>
          <w:bCs/>
        </w:rPr>
        <w:t xml:space="preserve"> приложения к журналу учета.</w:t>
      </w:r>
    </w:p>
    <w:p w:rsidR="00FF3E76" w:rsidRPr="00CA78C6" w:rsidRDefault="00FF3E76" w:rsidP="00CA78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CA78C6">
        <w:rPr>
          <w:rFonts w:ascii="Times New Roman" w:hAnsi="Times New Roman" w:cs="Times New Roman"/>
          <w:bCs/>
        </w:rPr>
        <w:t xml:space="preserve">3. В </w:t>
      </w:r>
      <w:r w:rsidRPr="00CA78C6">
        <w:rPr>
          <w:rFonts w:ascii="Times New Roman" w:hAnsi="Times New Roman" w:cs="Times New Roman"/>
          <w:b/>
          <w:bCs/>
        </w:rPr>
        <w:t xml:space="preserve">разделе </w:t>
      </w:r>
      <w:r w:rsidRPr="00CA78C6">
        <w:rPr>
          <w:rFonts w:ascii="Times New Roman" w:hAnsi="Times New Roman" w:cs="Times New Roman"/>
          <w:b/>
          <w:bCs/>
          <w:lang w:val="en-US"/>
        </w:rPr>
        <w:t>I</w:t>
      </w:r>
      <w:r w:rsidRPr="00CA78C6">
        <w:rPr>
          <w:rFonts w:ascii="Times New Roman" w:hAnsi="Times New Roman" w:cs="Times New Roman"/>
          <w:bCs/>
        </w:rPr>
        <w:t xml:space="preserve"> отражаются контрольные показатели для заполнения годового статистического отчета по форме 7-НК</w:t>
      </w:r>
    </w:p>
    <w:p w:rsidR="00FF3E76" w:rsidRPr="00CA78C6" w:rsidRDefault="00FF3E76" w:rsidP="00CA78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CA78C6">
        <w:rPr>
          <w:rFonts w:ascii="Times New Roman" w:hAnsi="Times New Roman" w:cs="Times New Roman"/>
          <w:bCs/>
        </w:rPr>
        <w:t>4. Раздел «Режим работы клубного учреждения и клубных формирований» отражает часы работы Учреждения культуры, а также всех клубных формирований, действующих в данном учреждении культуры.</w:t>
      </w:r>
    </w:p>
    <w:p w:rsidR="00FF3E76" w:rsidRPr="00CA78C6" w:rsidRDefault="00FF3E76" w:rsidP="00CA78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CA78C6">
        <w:rPr>
          <w:rFonts w:ascii="Times New Roman" w:hAnsi="Times New Roman" w:cs="Times New Roman"/>
          <w:bCs/>
        </w:rPr>
        <w:t>5. В конце месяца записываются количественные показатели итога работы в соответствии с ежедневными записями. В конце квартала итоги суммируются и заносятся в графу № 1 таблицы «Контрольные показатели».</w:t>
      </w:r>
    </w:p>
    <w:p w:rsidR="00FF3E76" w:rsidRPr="00CA78C6" w:rsidRDefault="00FF3E76" w:rsidP="00CA78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CA78C6">
        <w:rPr>
          <w:rFonts w:ascii="Times New Roman" w:hAnsi="Times New Roman" w:cs="Times New Roman"/>
          <w:bCs/>
        </w:rPr>
        <w:t xml:space="preserve">6. Раздел </w:t>
      </w:r>
      <w:r w:rsidRPr="00CA78C6">
        <w:rPr>
          <w:rFonts w:ascii="Times New Roman" w:hAnsi="Times New Roman" w:cs="Times New Roman"/>
          <w:b/>
          <w:bCs/>
          <w:lang w:val="en-US"/>
        </w:rPr>
        <w:t>II</w:t>
      </w:r>
      <w:r w:rsidRPr="00CA78C6">
        <w:rPr>
          <w:rFonts w:ascii="Times New Roman" w:hAnsi="Times New Roman" w:cs="Times New Roman"/>
          <w:bCs/>
        </w:rPr>
        <w:t xml:space="preserve"> – </w:t>
      </w:r>
      <w:r w:rsidRPr="00CA78C6">
        <w:rPr>
          <w:rFonts w:ascii="Times New Roman" w:hAnsi="Times New Roman" w:cs="Times New Roman"/>
          <w:b/>
          <w:bCs/>
        </w:rPr>
        <w:t>«Учет  работы».</w:t>
      </w:r>
    </w:p>
    <w:p w:rsidR="00FF3E76" w:rsidRPr="00CA78C6" w:rsidRDefault="00FF3E76" w:rsidP="00CA78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CA78C6">
        <w:rPr>
          <w:rFonts w:ascii="Times New Roman" w:hAnsi="Times New Roman" w:cs="Times New Roman"/>
          <w:bCs/>
        </w:rPr>
        <w:t>В графе №1 «Число, месяц, часы (начало и окончание) проведения мероприятия» указывается дата, месяц проведения мероприятия, а также часы (начало и окончание) всех мероприятий, проводимых в этот день.</w:t>
      </w:r>
    </w:p>
    <w:p w:rsidR="00FF3E76" w:rsidRPr="00CA78C6" w:rsidRDefault="00FF3E76" w:rsidP="00CA7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</w:rPr>
      </w:pPr>
      <w:r w:rsidRPr="00CA78C6">
        <w:rPr>
          <w:rFonts w:ascii="Times New Roman" w:hAnsi="Times New Roman" w:cs="Times New Roman"/>
          <w:b/>
          <w:bCs/>
          <w:i/>
        </w:rPr>
        <w:t>Выходной день НЕ записывается, просто данное число пропускается.</w:t>
      </w:r>
    </w:p>
    <w:p w:rsidR="00FF3E76" w:rsidRPr="00CA78C6" w:rsidRDefault="00FF3E76" w:rsidP="00CA7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</w:rPr>
      </w:pPr>
      <w:r w:rsidRPr="00CA78C6">
        <w:rPr>
          <w:rFonts w:ascii="Times New Roman" w:hAnsi="Times New Roman" w:cs="Times New Roman"/>
          <w:b/>
          <w:bCs/>
          <w:i/>
        </w:rPr>
        <w:t>ВНИМАНИЕ! для заполнения графы №2 «Форма и название мероприятия» может использоваться не одна, а необходимое количество строк!!!</w:t>
      </w:r>
    </w:p>
    <w:p w:rsidR="00FF3E76" w:rsidRPr="00CA78C6" w:rsidRDefault="00FF3E76" w:rsidP="00CA78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CA78C6">
        <w:rPr>
          <w:rFonts w:ascii="Times New Roman" w:hAnsi="Times New Roman" w:cs="Times New Roman"/>
          <w:bCs/>
        </w:rPr>
        <w:t>В графе №3 «Место проведения, площадка (площадь, мастерская и т.п.)» обозначается место проведения культурно-досугового мероприятия внутри Дома культуры, например: зрительный зал, дискозал, фойе, кружковая комната; площадка означает место проведения вне Дома культуры.</w:t>
      </w:r>
    </w:p>
    <w:p w:rsidR="00FF3E76" w:rsidRPr="00CA78C6" w:rsidRDefault="00FF3E76" w:rsidP="00CA78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CA78C6">
        <w:rPr>
          <w:rFonts w:ascii="Times New Roman" w:hAnsi="Times New Roman" w:cs="Times New Roman"/>
          <w:bCs/>
        </w:rPr>
        <w:t>Графа №4 «Количество присутствующих на мероприятии» подразумевает общее количество зрителей в зале во время мероприятия и участников художественной самодеятельности, занятых в проведении программы.</w:t>
      </w:r>
    </w:p>
    <w:p w:rsidR="00FF3E76" w:rsidRPr="00CA78C6" w:rsidRDefault="00FF3E76" w:rsidP="00CA78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CA78C6">
        <w:rPr>
          <w:rFonts w:ascii="Times New Roman" w:hAnsi="Times New Roman" w:cs="Times New Roman"/>
          <w:bCs/>
          <w:color w:val="000000"/>
        </w:rPr>
        <w:t>В графе №6 указывается количество зрителей на бесплатной основе</w:t>
      </w:r>
    </w:p>
    <w:p w:rsidR="00FF3E76" w:rsidRPr="00CA78C6" w:rsidRDefault="00FF3E76" w:rsidP="00CA78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CA78C6">
        <w:rPr>
          <w:rFonts w:ascii="Times New Roman" w:hAnsi="Times New Roman" w:cs="Times New Roman"/>
          <w:bCs/>
        </w:rPr>
        <w:t>Графа №8 «Ответственные за подготовку и проведение мероприятия» должна содержать указание должности, а также фамилию и инициалы ответственного лица. В случае если ответственных лиц было несколько, указываются все ответственные.</w:t>
      </w:r>
    </w:p>
    <w:p w:rsidR="00FF3E76" w:rsidRPr="00CA78C6" w:rsidRDefault="00FF3E76" w:rsidP="00CA78C6">
      <w:pPr>
        <w:spacing w:after="0" w:line="240" w:lineRule="auto"/>
        <w:ind w:firstLine="684"/>
        <w:jc w:val="both"/>
        <w:rPr>
          <w:rFonts w:ascii="Times New Roman" w:hAnsi="Times New Roman" w:cs="Times New Roman"/>
          <w:bCs/>
        </w:rPr>
      </w:pPr>
      <w:r w:rsidRPr="00CA78C6">
        <w:rPr>
          <w:rFonts w:ascii="Times New Roman" w:hAnsi="Times New Roman" w:cs="Times New Roman"/>
          <w:bCs/>
        </w:rPr>
        <w:t xml:space="preserve">7. Раздел </w:t>
      </w:r>
      <w:r w:rsidRPr="00CA78C6">
        <w:rPr>
          <w:rFonts w:ascii="Times New Roman" w:hAnsi="Times New Roman" w:cs="Times New Roman"/>
          <w:b/>
          <w:bCs/>
          <w:lang w:val="en-US"/>
        </w:rPr>
        <w:t>III</w:t>
      </w:r>
      <w:r w:rsidRPr="00CA78C6">
        <w:rPr>
          <w:rFonts w:ascii="Times New Roman" w:hAnsi="Times New Roman" w:cs="Times New Roman"/>
          <w:bCs/>
        </w:rPr>
        <w:t xml:space="preserve"> </w:t>
      </w:r>
      <w:r w:rsidRPr="00CA78C6">
        <w:rPr>
          <w:rFonts w:ascii="Times New Roman" w:hAnsi="Times New Roman" w:cs="Times New Roman"/>
          <w:b/>
          <w:bCs/>
        </w:rPr>
        <w:t>- «Учет работы с детьми и подростками</w:t>
      </w:r>
      <w:r w:rsidRPr="00CA78C6">
        <w:rPr>
          <w:rFonts w:ascii="Times New Roman" w:hAnsi="Times New Roman" w:cs="Times New Roman"/>
          <w:bCs/>
        </w:rPr>
        <w:t>»</w:t>
      </w:r>
      <w:r w:rsidRPr="00CA78C6">
        <w:rPr>
          <w:rFonts w:ascii="Times New Roman" w:hAnsi="Times New Roman" w:cs="Times New Roman"/>
          <w:b/>
          <w:bCs/>
        </w:rPr>
        <w:t xml:space="preserve"> </w:t>
      </w:r>
      <w:r w:rsidRPr="00CA78C6">
        <w:rPr>
          <w:rFonts w:ascii="Times New Roman" w:hAnsi="Times New Roman" w:cs="Times New Roman"/>
          <w:bCs/>
        </w:rPr>
        <w:t>отражает количество мероприятий проведенных на платной и бесплатной основе. Позволяет провести мониторинг востребованных форм работы. Заполняется по мере проведения мероприятия.</w:t>
      </w:r>
    </w:p>
    <w:p w:rsidR="00FF3E76" w:rsidRPr="00CA78C6" w:rsidRDefault="00FF3E76" w:rsidP="00CA78C6">
      <w:pPr>
        <w:spacing w:after="0" w:line="240" w:lineRule="auto"/>
        <w:ind w:firstLine="684"/>
        <w:jc w:val="both"/>
        <w:rPr>
          <w:rFonts w:ascii="Times New Roman" w:hAnsi="Times New Roman" w:cs="Times New Roman"/>
          <w:b/>
          <w:bCs/>
        </w:rPr>
      </w:pPr>
      <w:r w:rsidRPr="00CA78C6">
        <w:rPr>
          <w:rFonts w:ascii="Times New Roman" w:hAnsi="Times New Roman" w:cs="Times New Roman"/>
          <w:bCs/>
        </w:rPr>
        <w:t>8. В раздел</w:t>
      </w:r>
      <w:r w:rsidRPr="00CA78C6">
        <w:rPr>
          <w:rFonts w:ascii="Times New Roman" w:hAnsi="Times New Roman" w:cs="Times New Roman"/>
          <w:b/>
          <w:bCs/>
        </w:rPr>
        <w:t xml:space="preserve"> </w:t>
      </w:r>
      <w:r w:rsidRPr="00CA78C6">
        <w:rPr>
          <w:rFonts w:ascii="Times New Roman" w:hAnsi="Times New Roman" w:cs="Times New Roman"/>
          <w:b/>
          <w:bCs/>
          <w:lang w:val="en-US"/>
        </w:rPr>
        <w:t>IV</w:t>
      </w:r>
      <w:r w:rsidRPr="00CA78C6">
        <w:rPr>
          <w:rFonts w:ascii="Times New Roman" w:hAnsi="Times New Roman" w:cs="Times New Roman"/>
          <w:b/>
          <w:bCs/>
        </w:rPr>
        <w:t xml:space="preserve"> «Учет работы с молодежью</w:t>
      </w:r>
      <w:r w:rsidRPr="00CA78C6">
        <w:rPr>
          <w:rFonts w:ascii="Times New Roman" w:hAnsi="Times New Roman" w:cs="Times New Roman"/>
          <w:bCs/>
        </w:rPr>
        <w:t>»</w:t>
      </w:r>
      <w:r w:rsidRPr="00CA78C6">
        <w:rPr>
          <w:rFonts w:ascii="Times New Roman" w:hAnsi="Times New Roman" w:cs="Times New Roman"/>
          <w:b/>
          <w:bCs/>
        </w:rPr>
        <w:t xml:space="preserve"> </w:t>
      </w:r>
      <w:r w:rsidRPr="00CA78C6">
        <w:rPr>
          <w:rFonts w:ascii="Times New Roman" w:hAnsi="Times New Roman" w:cs="Times New Roman"/>
          <w:bCs/>
        </w:rPr>
        <w:t>отражает количество мероприятий проведенных на платной и бесплатной основе. Позволяет провести мониторинг востребованных форм работы. Заполняется по мере проведения мероприятия.</w:t>
      </w:r>
    </w:p>
    <w:p w:rsidR="00FF3E76" w:rsidRPr="00CA78C6" w:rsidRDefault="00FF3E76" w:rsidP="00CA78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CA78C6">
        <w:rPr>
          <w:rFonts w:ascii="Times New Roman" w:hAnsi="Times New Roman" w:cs="Times New Roman"/>
          <w:bCs/>
        </w:rPr>
        <w:t>9. В раздел</w:t>
      </w:r>
      <w:r w:rsidRPr="00CA78C6">
        <w:rPr>
          <w:rFonts w:ascii="Times New Roman" w:hAnsi="Times New Roman" w:cs="Times New Roman"/>
          <w:b/>
          <w:bCs/>
        </w:rPr>
        <w:t xml:space="preserve"> </w:t>
      </w:r>
      <w:r w:rsidRPr="00CA78C6">
        <w:rPr>
          <w:rFonts w:ascii="Times New Roman" w:hAnsi="Times New Roman" w:cs="Times New Roman"/>
          <w:b/>
          <w:bCs/>
          <w:lang w:val="en-US"/>
        </w:rPr>
        <w:t>V</w:t>
      </w:r>
      <w:r w:rsidRPr="00CA78C6">
        <w:rPr>
          <w:rFonts w:ascii="Times New Roman" w:hAnsi="Times New Roman" w:cs="Times New Roman"/>
          <w:bCs/>
        </w:rPr>
        <w:t xml:space="preserve">  </w:t>
      </w:r>
      <w:r w:rsidRPr="00CA78C6">
        <w:rPr>
          <w:rFonts w:ascii="Times New Roman" w:hAnsi="Times New Roman" w:cs="Times New Roman"/>
          <w:b/>
          <w:bCs/>
        </w:rPr>
        <w:t>"Учет учебы кадров</w:t>
      </w:r>
      <w:r w:rsidRPr="00CA78C6">
        <w:rPr>
          <w:rFonts w:ascii="Times New Roman" w:hAnsi="Times New Roman" w:cs="Times New Roman"/>
          <w:bCs/>
        </w:rPr>
        <w:t>" заносится учеба кадров, т.е. участие в семинарах, практикумах, курсах повышения квалификации и т.п. каждого работника данного учреждения культуры. Заполняется по окончании учебы специалистов.</w:t>
      </w:r>
    </w:p>
    <w:p w:rsidR="00FF3E76" w:rsidRPr="00CA78C6" w:rsidRDefault="00FF3E76" w:rsidP="00CA78C6">
      <w:pPr>
        <w:spacing w:after="0" w:line="240" w:lineRule="auto"/>
        <w:ind w:firstLine="684"/>
        <w:jc w:val="both"/>
        <w:rPr>
          <w:rFonts w:ascii="Times New Roman" w:hAnsi="Times New Roman" w:cs="Times New Roman"/>
          <w:bCs/>
        </w:rPr>
      </w:pPr>
      <w:r w:rsidRPr="00CA78C6">
        <w:rPr>
          <w:rFonts w:ascii="Times New Roman" w:hAnsi="Times New Roman" w:cs="Times New Roman"/>
          <w:bCs/>
        </w:rPr>
        <w:t>10. Раздел</w:t>
      </w:r>
      <w:r w:rsidRPr="00CA78C6">
        <w:rPr>
          <w:rFonts w:ascii="Times New Roman" w:hAnsi="Times New Roman" w:cs="Times New Roman"/>
          <w:b/>
          <w:bCs/>
        </w:rPr>
        <w:t xml:space="preserve">  </w:t>
      </w:r>
      <w:r w:rsidRPr="00CA78C6">
        <w:rPr>
          <w:rFonts w:ascii="Times New Roman" w:hAnsi="Times New Roman" w:cs="Times New Roman"/>
          <w:b/>
          <w:bCs/>
          <w:lang w:val="en-US"/>
        </w:rPr>
        <w:t>VI</w:t>
      </w:r>
      <w:r w:rsidRPr="00CA78C6">
        <w:rPr>
          <w:rFonts w:ascii="Times New Roman" w:hAnsi="Times New Roman" w:cs="Times New Roman"/>
          <w:bCs/>
        </w:rPr>
        <w:t xml:space="preserve"> – </w:t>
      </w:r>
      <w:r w:rsidRPr="00CA78C6">
        <w:rPr>
          <w:rFonts w:ascii="Times New Roman" w:hAnsi="Times New Roman" w:cs="Times New Roman"/>
          <w:bCs/>
          <w:color w:val="000000"/>
        </w:rPr>
        <w:t>«С</w:t>
      </w:r>
      <w:r w:rsidRPr="00CA78C6">
        <w:rPr>
          <w:rFonts w:ascii="Times New Roman" w:hAnsi="Times New Roman" w:cs="Times New Roman"/>
          <w:b/>
          <w:bCs/>
          <w:color w:val="000000"/>
          <w:lang w:eastAsia="ru-RU"/>
        </w:rPr>
        <w:t>ведения о культурно-досуговых формированиях»</w:t>
      </w:r>
      <w:r w:rsidRPr="00CA78C6">
        <w:rPr>
          <w:rFonts w:ascii="Times New Roman" w:hAnsi="Times New Roman" w:cs="Times New Roman"/>
          <w:bCs/>
          <w:color w:val="FF0000"/>
        </w:rPr>
        <w:t xml:space="preserve"> </w:t>
      </w:r>
      <w:r w:rsidRPr="00CA78C6">
        <w:rPr>
          <w:rFonts w:ascii="Times New Roman" w:hAnsi="Times New Roman" w:cs="Times New Roman"/>
          <w:bCs/>
        </w:rPr>
        <w:t xml:space="preserve">заполняется регулярно по итогам </w:t>
      </w:r>
      <w:r w:rsidRPr="00CA78C6">
        <w:rPr>
          <w:rFonts w:ascii="Times New Roman" w:hAnsi="Times New Roman" w:cs="Times New Roman"/>
          <w:bCs/>
          <w:color w:val="000000"/>
        </w:rPr>
        <w:t xml:space="preserve">месяца. </w:t>
      </w:r>
      <w:r w:rsidRPr="00CA78C6">
        <w:rPr>
          <w:rFonts w:ascii="Times New Roman" w:hAnsi="Times New Roman" w:cs="Times New Roman"/>
          <w:bCs/>
        </w:rPr>
        <w:t xml:space="preserve">В данном разделе отражаются только действующие клубные формирования. Учет работы коллективов ведется в отдельном журнале на каждый коллектив. </w:t>
      </w:r>
    </w:p>
    <w:p w:rsidR="00FF3E76" w:rsidRPr="00CA78C6" w:rsidRDefault="00FF3E76" w:rsidP="00CA78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CA78C6">
        <w:rPr>
          <w:rFonts w:ascii="Times New Roman" w:hAnsi="Times New Roman" w:cs="Times New Roman"/>
          <w:bCs/>
        </w:rPr>
        <w:t>11. При проверке клубного учреждения журнал учета работы представляется для ознакомления и контроля проверяющим должностным лицам.</w:t>
      </w:r>
    </w:p>
    <w:p w:rsidR="00FF3E76" w:rsidRPr="00CA78C6" w:rsidRDefault="00FF3E76" w:rsidP="00CA78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CA78C6">
        <w:rPr>
          <w:rFonts w:ascii="Times New Roman" w:hAnsi="Times New Roman" w:cs="Times New Roman"/>
          <w:bCs/>
        </w:rPr>
        <w:t>12. В случае окончания журнала учет продолжается по той же форме в новом журнале.</w:t>
      </w:r>
    </w:p>
    <w:p w:rsidR="00FF3E76" w:rsidRPr="00CA78C6" w:rsidRDefault="00FF3E76" w:rsidP="00CA78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CA78C6">
        <w:rPr>
          <w:rFonts w:ascii="Times New Roman" w:hAnsi="Times New Roman" w:cs="Times New Roman"/>
          <w:bCs/>
        </w:rPr>
        <w:t xml:space="preserve">13. Заполненный журнал хранится в клубном учреждении в течение </w:t>
      </w:r>
      <w:r w:rsidRPr="00CA78C6">
        <w:rPr>
          <w:rFonts w:ascii="Times New Roman" w:hAnsi="Times New Roman" w:cs="Times New Roman"/>
          <w:b/>
          <w:bCs/>
        </w:rPr>
        <w:t>трех лет,</w:t>
      </w:r>
      <w:r w:rsidRPr="00CA78C6">
        <w:rPr>
          <w:rFonts w:ascii="Times New Roman" w:hAnsi="Times New Roman" w:cs="Times New Roman"/>
          <w:bCs/>
        </w:rPr>
        <w:t xml:space="preserve"> как документ строгой отчетности.</w:t>
      </w:r>
    </w:p>
    <w:p w:rsidR="00FF3E76" w:rsidRPr="00CA78C6" w:rsidRDefault="00FF3E76" w:rsidP="00CA78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CA78C6">
        <w:rPr>
          <w:rFonts w:ascii="Times New Roman" w:hAnsi="Times New Roman" w:cs="Times New Roman"/>
          <w:bCs/>
        </w:rPr>
        <w:t xml:space="preserve">14. </w:t>
      </w:r>
      <w:r w:rsidRPr="00CA78C6">
        <w:rPr>
          <w:rFonts w:ascii="Times New Roman" w:hAnsi="Times New Roman" w:cs="Times New Roman"/>
          <w:bCs/>
          <w:color w:val="000000"/>
        </w:rPr>
        <w:t>Директор Дома (Дворца) культуры вправе приказом назначить ответственного за ведение журнала, при этом вся полнота ответственности за правильность ведения и сохранность журнала несет сам директор клубного учреждения.</w:t>
      </w:r>
    </w:p>
    <w:p w:rsidR="00FF3E76" w:rsidRPr="00CA78C6" w:rsidRDefault="00FF3E76" w:rsidP="00CA78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78C6">
        <w:rPr>
          <w:rFonts w:ascii="Times New Roman" w:hAnsi="Times New Roman" w:cs="Times New Roman"/>
          <w:b/>
          <w:bCs/>
        </w:rPr>
        <w:br w:type="page"/>
      </w:r>
      <w:r w:rsidRPr="00CA78C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CA78C6">
        <w:rPr>
          <w:rFonts w:ascii="Times New Roman" w:hAnsi="Times New Roman" w:cs="Times New Roman"/>
          <w:b/>
          <w:bCs/>
          <w:sz w:val="28"/>
          <w:szCs w:val="28"/>
        </w:rPr>
        <w:t>. Контрольные показатели</w:t>
      </w:r>
    </w:p>
    <w:tbl>
      <w:tblPr>
        <w:tblW w:w="0" w:type="auto"/>
        <w:tblInd w:w="-1168" w:type="dxa"/>
        <w:tblLayout w:type="fixed"/>
        <w:tblLook w:val="0000"/>
      </w:tblPr>
      <w:tblGrid>
        <w:gridCol w:w="850"/>
        <w:gridCol w:w="4395"/>
        <w:gridCol w:w="993"/>
        <w:gridCol w:w="992"/>
        <w:gridCol w:w="1276"/>
        <w:gridCol w:w="992"/>
        <w:gridCol w:w="1417"/>
      </w:tblGrid>
      <w:tr w:rsidR="00FF3E76" w:rsidRPr="009268F4" w:rsidTr="005A0FDE">
        <w:trPr>
          <w:cantSplit/>
          <w:trHeight w:val="132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FF3E76" w:rsidRPr="009268F4" w:rsidRDefault="00FF3E76" w:rsidP="00926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FF3E76" w:rsidRPr="009268F4" w:rsidRDefault="00FF3E76" w:rsidP="009268F4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FF3E76" w:rsidRPr="009268F4" w:rsidRDefault="00FF3E76" w:rsidP="009268F4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FF3E76" w:rsidRPr="009268F4" w:rsidRDefault="00FF3E76" w:rsidP="009268F4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FF3E76" w:rsidRPr="009268F4" w:rsidRDefault="00FF3E76" w:rsidP="009268F4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Число культурно-массовых мероприятий, проводимых в учреждении культуры </w:t>
            </w:r>
            <w:r w:rsidRPr="009268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(сумма граф 1.1; 1.2; 1.3) равно сумме граф 3  и 5</w:t>
            </w: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rPr>
          <w:trHeight w:val="317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для детей до 14 лет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для молодежи от15 до 24 лет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для взрослых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tabs>
                <w:tab w:val="left" w:pos="900"/>
              </w:tabs>
              <w:snapToGri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число посетителей культурно-массовых мероприятий</w:t>
            </w:r>
            <w:r w:rsidRPr="009268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 сумма граф 2.1; 2.2; 2.3) равно сумме граф 4 и 6.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tabs>
                <w:tab w:val="left" w:pos="900"/>
              </w:tabs>
              <w:snapToGri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посещений мероприятий для детей до 14 лет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tabs>
                <w:tab w:val="left" w:pos="900"/>
              </w:tabs>
              <w:snapToGri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Посещений мероприятий для молодежи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tabs>
                <w:tab w:val="left" w:pos="900"/>
              </w:tabs>
              <w:snapToGri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Посещений мероприятий  для взрослых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Число культурно-досуговых мероприятий </w:t>
            </w:r>
          </w:p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 сумма граф 3.1; 3.2; 3.3)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для детей до 14 лет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для молодежи от15 до 24 лет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для взрослых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tabs>
                <w:tab w:val="left" w:pos="900"/>
              </w:tabs>
              <w:snapToGri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число посетителей культурно-досуговых мероприятий</w:t>
            </w:r>
            <w:r w:rsidRPr="009268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 сумма граф 4.1; 4.2; 4.3)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tabs>
                <w:tab w:val="left" w:pos="900"/>
              </w:tabs>
              <w:snapToGri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посещений мероприятий для детей до 14 лет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tabs>
                <w:tab w:val="left" w:pos="900"/>
              </w:tabs>
              <w:snapToGri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Посещений мероприятий для молодежи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tabs>
                <w:tab w:val="left" w:pos="900"/>
              </w:tabs>
              <w:snapToGri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Посещений мероприятий для взрослых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Число информационно-просветительских мероприятий  </w:t>
            </w:r>
            <w:r w:rsidRPr="009268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 сумма граф 5.1;5.2;5.3)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для детей до 14 лет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для молодежи от15 до 24 лет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для взрослых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Общее число посетителей информационно-просветительских мероприятий </w:t>
            </w:r>
            <w:r w:rsidRPr="009268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(сумма граф 6.1; 6.2;6.3)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для детей до 14 лет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для молодежи от15 до 24 лет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для взрослых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Число танцевальных вечеров/дискотек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посещений дискотек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Число кино- видеосеансов </w:t>
            </w: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 при наличии киноустановки)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киносеансов для детей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киносеансов для взрослых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Посещений киносеансов всего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Посещений киносеансов для детей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Посещений киносеансов для взрослых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Из общего числа культурно-массовых мероприятий на платной основе </w:t>
            </w:r>
            <w:r w:rsidRPr="009268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(сумма 10.1; 10.2; 10.3) равно сумме граф 11 и 12</w:t>
            </w:r>
            <w:r w:rsidRPr="00926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для детей до 14 лет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для молодежи от15 до 24 лет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для взрослых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tabs>
                <w:tab w:val="left" w:pos="900"/>
              </w:tabs>
              <w:snapToGri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Число посетителей культурно-массовых мероприятий на платной основе </w:t>
            </w:r>
            <w:r w:rsidRPr="009268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 сумма граф 11.1; 11.2; 11.3)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для детей до 14 лет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для молодежи от15 до 24 лет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для взрослых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Число посетителей информационно-просветительских мероприятий на платной основе </w:t>
            </w:r>
            <w:r w:rsidRPr="009268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 сумма граф 12.1; 12.2; 12.3)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для детей до 14 лет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для молодежи от15 до 24 лет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для взрослых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Число клубных формирований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Формирований для детей до 14 лет( из гр.13)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Формирований для молодежи от 15 до 24 лет( из гр.13)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участников клубных формирований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для детей до 14 лет включительно ( из гр.14)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для молодежи от15 до 24 лет ( из гр.14)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Любительские объединения, клубы по интересам ( из гр.13)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участников в них ( из гр.14)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Инклюзивные, включающие в состав лиц с ОВЗ ( из гр.13)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Участников в них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Прочие клубные формирования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для детей до 14 лет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для молодежи от15 до 24 лет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участников в них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18.1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для детей до 14 лет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18.2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для молодежи от15 до 24 лет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rPr>
          <w:trHeight w:val="44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Клубные формирования самодеятельного народного творчества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19.1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для детей до 14 лет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19.2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для молодежи от15 до 24 лет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участников в формированиях  нар.творчества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для детей до 14 лет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76" w:rsidRPr="009268F4" w:rsidTr="005A0FD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sz w:val="24"/>
                <w:szCs w:val="24"/>
              </w:rPr>
              <w:t>20.2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8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для молодежи от15 до 24 лет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3E76" w:rsidRPr="009268F4" w:rsidRDefault="00FF3E76" w:rsidP="009268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68F4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FF3E76" w:rsidRPr="00CA78C6" w:rsidRDefault="00FF3E76" w:rsidP="009268F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78C6">
        <w:rPr>
          <w:rFonts w:ascii="Times New Roman" w:hAnsi="Times New Roman" w:cs="Times New Roman"/>
          <w:b/>
          <w:bCs/>
          <w:sz w:val="28"/>
          <w:szCs w:val="28"/>
        </w:rPr>
        <w:t>Режим работы клубного учреждения</w:t>
      </w:r>
    </w:p>
    <w:p w:rsidR="00FF3E76" w:rsidRPr="009268F4" w:rsidRDefault="00FF3E76" w:rsidP="009268F4">
      <w:pPr>
        <w:jc w:val="center"/>
        <w:rPr>
          <w:rFonts w:ascii="Times New Roman" w:hAnsi="Times New Roman" w:cs="Times New Roman"/>
          <w:bCs/>
          <w:i/>
          <w:color w:val="0000FF"/>
          <w:sz w:val="28"/>
          <w:szCs w:val="28"/>
        </w:rPr>
      </w:pPr>
      <w:r w:rsidRPr="00CA78C6">
        <w:rPr>
          <w:rFonts w:ascii="Times New Roman" w:hAnsi="Times New Roman" w:cs="Times New Roman"/>
          <w:b/>
          <w:bCs/>
          <w:sz w:val="28"/>
          <w:szCs w:val="28"/>
        </w:rPr>
        <w:t xml:space="preserve">и культурно-досуговых формирований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842"/>
        <w:gridCol w:w="3231"/>
        <w:gridCol w:w="2077"/>
        <w:gridCol w:w="1989"/>
      </w:tblGrid>
      <w:tr w:rsidR="00FF3E76" w:rsidRPr="00CA78C6" w:rsidTr="005A0FDE">
        <w:tc>
          <w:tcPr>
            <w:tcW w:w="993" w:type="dxa"/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268F4">
              <w:rPr>
                <w:rFonts w:ascii="Times New Roman" w:hAnsi="Times New Roman" w:cs="Times New Roman"/>
                <w:bCs/>
                <w:sz w:val="24"/>
                <w:szCs w:val="28"/>
              </w:rPr>
              <w:t>Дни недели</w:t>
            </w:r>
          </w:p>
        </w:tc>
        <w:tc>
          <w:tcPr>
            <w:tcW w:w="1842" w:type="dxa"/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268F4">
              <w:rPr>
                <w:rFonts w:ascii="Times New Roman" w:hAnsi="Times New Roman" w:cs="Times New Roman"/>
                <w:bCs/>
                <w:sz w:val="24"/>
                <w:szCs w:val="28"/>
              </w:rPr>
              <w:t>Часы работы клубного учреждения</w:t>
            </w:r>
          </w:p>
        </w:tc>
        <w:tc>
          <w:tcPr>
            <w:tcW w:w="3231" w:type="dxa"/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268F4">
              <w:rPr>
                <w:rFonts w:ascii="Times New Roman" w:hAnsi="Times New Roman" w:cs="Times New Roman"/>
                <w:bCs/>
                <w:sz w:val="24"/>
                <w:szCs w:val="28"/>
              </w:rPr>
              <w:t>Вид клубного формирования</w:t>
            </w:r>
          </w:p>
        </w:tc>
        <w:tc>
          <w:tcPr>
            <w:tcW w:w="2077" w:type="dxa"/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268F4">
              <w:rPr>
                <w:rFonts w:ascii="Times New Roman" w:hAnsi="Times New Roman" w:cs="Times New Roman"/>
                <w:bCs/>
                <w:sz w:val="24"/>
                <w:szCs w:val="28"/>
              </w:rPr>
              <w:t>Часы работы клубного формирования</w:t>
            </w:r>
          </w:p>
        </w:tc>
        <w:tc>
          <w:tcPr>
            <w:tcW w:w="1989" w:type="dxa"/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268F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Изменения  в расписании работы </w:t>
            </w:r>
          </w:p>
        </w:tc>
      </w:tr>
      <w:tr w:rsidR="00FF3E76" w:rsidRPr="00CA78C6" w:rsidTr="005A0FDE">
        <w:trPr>
          <w:cantSplit/>
          <w:trHeight w:hRule="exact" w:val="337"/>
        </w:trPr>
        <w:tc>
          <w:tcPr>
            <w:tcW w:w="993" w:type="dxa"/>
            <w:vMerge w:val="restart"/>
            <w:textDirection w:val="btLr"/>
          </w:tcPr>
          <w:p w:rsidR="00FF3E76" w:rsidRPr="00CA78C6" w:rsidRDefault="00FF3E76" w:rsidP="009268F4">
            <w:pPr>
              <w:snapToGrid w:val="0"/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понедельник</w:t>
            </w:r>
          </w:p>
        </w:tc>
        <w:tc>
          <w:tcPr>
            <w:tcW w:w="1842" w:type="dxa"/>
            <w:vMerge w:val="restart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0000FF"/>
                <w:sz w:val="28"/>
                <w:szCs w:val="28"/>
                <w:vertAlign w:val="superscript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8"/>
                <w:szCs w:val="28"/>
                <w:vertAlign w:val="superscript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0000FF"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413"/>
        </w:trPr>
        <w:tc>
          <w:tcPr>
            <w:tcW w:w="993" w:type="dxa"/>
            <w:vMerge/>
            <w:textDirection w:val="btLr"/>
          </w:tcPr>
          <w:p w:rsidR="00FF3E76" w:rsidRPr="00CA78C6" w:rsidRDefault="00FF3E76" w:rsidP="005A0FD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419"/>
        </w:trPr>
        <w:tc>
          <w:tcPr>
            <w:tcW w:w="993" w:type="dxa"/>
            <w:vMerge/>
            <w:textDirection w:val="btLr"/>
          </w:tcPr>
          <w:p w:rsidR="00FF3E76" w:rsidRPr="00CA78C6" w:rsidRDefault="00FF3E76" w:rsidP="005A0FD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425"/>
        </w:trPr>
        <w:tc>
          <w:tcPr>
            <w:tcW w:w="993" w:type="dxa"/>
            <w:vMerge/>
            <w:textDirection w:val="btLr"/>
          </w:tcPr>
          <w:p w:rsidR="00FF3E76" w:rsidRPr="00CA78C6" w:rsidRDefault="00FF3E76" w:rsidP="005A0FD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430"/>
        </w:trPr>
        <w:tc>
          <w:tcPr>
            <w:tcW w:w="993" w:type="dxa"/>
            <w:vMerge/>
            <w:textDirection w:val="btLr"/>
          </w:tcPr>
          <w:p w:rsidR="00FF3E76" w:rsidRPr="00CA78C6" w:rsidRDefault="00FF3E76" w:rsidP="005A0FD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488"/>
        </w:trPr>
        <w:tc>
          <w:tcPr>
            <w:tcW w:w="993" w:type="dxa"/>
            <w:vMerge w:val="restart"/>
            <w:textDirection w:val="btLr"/>
          </w:tcPr>
          <w:p w:rsidR="00FF3E76" w:rsidRPr="00CA78C6" w:rsidRDefault="00FF3E76" w:rsidP="005A0FDE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вторник</w:t>
            </w:r>
          </w:p>
        </w:tc>
        <w:tc>
          <w:tcPr>
            <w:tcW w:w="1842" w:type="dxa"/>
            <w:vMerge w:val="restart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425"/>
        </w:trPr>
        <w:tc>
          <w:tcPr>
            <w:tcW w:w="993" w:type="dxa"/>
            <w:vMerge/>
            <w:textDirection w:val="btLr"/>
          </w:tcPr>
          <w:p w:rsidR="00FF3E76" w:rsidRPr="00CA78C6" w:rsidRDefault="00FF3E76" w:rsidP="005A0FD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431"/>
        </w:trPr>
        <w:tc>
          <w:tcPr>
            <w:tcW w:w="993" w:type="dxa"/>
            <w:vMerge/>
            <w:textDirection w:val="btLr"/>
          </w:tcPr>
          <w:p w:rsidR="00FF3E76" w:rsidRPr="00CA78C6" w:rsidRDefault="00FF3E76" w:rsidP="005A0FD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409"/>
        </w:trPr>
        <w:tc>
          <w:tcPr>
            <w:tcW w:w="993" w:type="dxa"/>
            <w:vMerge/>
            <w:textDirection w:val="btLr"/>
          </w:tcPr>
          <w:p w:rsidR="00FF3E76" w:rsidRPr="00CA78C6" w:rsidRDefault="00FF3E76" w:rsidP="005A0FD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395"/>
        </w:trPr>
        <w:tc>
          <w:tcPr>
            <w:tcW w:w="993" w:type="dxa"/>
            <w:vMerge w:val="restart"/>
            <w:textDirection w:val="btLr"/>
          </w:tcPr>
          <w:p w:rsidR="00FF3E76" w:rsidRPr="00CA78C6" w:rsidRDefault="00FF3E76" w:rsidP="005A0FDE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среда</w:t>
            </w:r>
          </w:p>
          <w:p w:rsidR="00FF3E76" w:rsidRPr="00CA78C6" w:rsidRDefault="00FF3E76" w:rsidP="005A0FDE">
            <w:pPr>
              <w:ind w:left="113" w:right="11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vMerge w:val="restart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428"/>
        </w:trPr>
        <w:tc>
          <w:tcPr>
            <w:tcW w:w="993" w:type="dxa"/>
            <w:vMerge/>
            <w:textDirection w:val="btLr"/>
          </w:tcPr>
          <w:p w:rsidR="00FF3E76" w:rsidRPr="00CA78C6" w:rsidRDefault="00FF3E76" w:rsidP="005A0FD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421"/>
        </w:trPr>
        <w:tc>
          <w:tcPr>
            <w:tcW w:w="993" w:type="dxa"/>
            <w:vMerge/>
            <w:textDirection w:val="btLr"/>
          </w:tcPr>
          <w:p w:rsidR="00FF3E76" w:rsidRPr="00CA78C6" w:rsidRDefault="00FF3E76" w:rsidP="005A0FD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427"/>
        </w:trPr>
        <w:tc>
          <w:tcPr>
            <w:tcW w:w="993" w:type="dxa"/>
            <w:vMerge/>
            <w:textDirection w:val="btLr"/>
          </w:tcPr>
          <w:p w:rsidR="00FF3E76" w:rsidRPr="00CA78C6" w:rsidRDefault="00FF3E76" w:rsidP="005A0FD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433"/>
        </w:trPr>
        <w:tc>
          <w:tcPr>
            <w:tcW w:w="993" w:type="dxa"/>
            <w:vMerge w:val="restart"/>
            <w:textDirection w:val="btLr"/>
          </w:tcPr>
          <w:p w:rsidR="00FF3E76" w:rsidRPr="00CA78C6" w:rsidRDefault="00FF3E76" w:rsidP="005A0FDE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четверг</w:t>
            </w:r>
          </w:p>
        </w:tc>
        <w:tc>
          <w:tcPr>
            <w:tcW w:w="1842" w:type="dxa"/>
            <w:vMerge w:val="restart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423"/>
        </w:trPr>
        <w:tc>
          <w:tcPr>
            <w:tcW w:w="993" w:type="dxa"/>
            <w:vMerge/>
            <w:textDirection w:val="btLr"/>
          </w:tcPr>
          <w:p w:rsidR="00FF3E76" w:rsidRPr="00CA78C6" w:rsidRDefault="00FF3E76" w:rsidP="005A0FD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287"/>
        </w:trPr>
        <w:tc>
          <w:tcPr>
            <w:tcW w:w="993" w:type="dxa"/>
            <w:vMerge/>
            <w:textDirection w:val="btLr"/>
          </w:tcPr>
          <w:p w:rsidR="00FF3E76" w:rsidRPr="00CA78C6" w:rsidRDefault="00FF3E76" w:rsidP="005A0FD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432"/>
        </w:trPr>
        <w:tc>
          <w:tcPr>
            <w:tcW w:w="993" w:type="dxa"/>
            <w:vMerge/>
            <w:textDirection w:val="btLr"/>
          </w:tcPr>
          <w:p w:rsidR="00FF3E76" w:rsidRPr="00CA78C6" w:rsidRDefault="00FF3E76" w:rsidP="005A0FD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419"/>
        </w:trPr>
        <w:tc>
          <w:tcPr>
            <w:tcW w:w="993" w:type="dxa"/>
            <w:vMerge w:val="restart"/>
            <w:textDirection w:val="btLr"/>
          </w:tcPr>
          <w:p w:rsidR="00FF3E76" w:rsidRPr="00CA78C6" w:rsidRDefault="00FF3E76" w:rsidP="005A0FDE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пятница</w:t>
            </w:r>
          </w:p>
        </w:tc>
        <w:tc>
          <w:tcPr>
            <w:tcW w:w="1842" w:type="dxa"/>
            <w:vMerge w:val="restart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424"/>
        </w:trPr>
        <w:tc>
          <w:tcPr>
            <w:tcW w:w="993" w:type="dxa"/>
            <w:vMerge/>
            <w:textDirection w:val="btLr"/>
          </w:tcPr>
          <w:p w:rsidR="00FF3E76" w:rsidRPr="00CA78C6" w:rsidRDefault="00FF3E76" w:rsidP="005A0FD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431"/>
        </w:trPr>
        <w:tc>
          <w:tcPr>
            <w:tcW w:w="993" w:type="dxa"/>
            <w:vMerge/>
            <w:textDirection w:val="btLr"/>
          </w:tcPr>
          <w:p w:rsidR="00FF3E76" w:rsidRPr="00CA78C6" w:rsidRDefault="00FF3E76" w:rsidP="005A0FD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487"/>
        </w:trPr>
        <w:tc>
          <w:tcPr>
            <w:tcW w:w="993" w:type="dxa"/>
            <w:vMerge w:val="restart"/>
            <w:textDirection w:val="btLr"/>
          </w:tcPr>
          <w:p w:rsidR="00FF3E76" w:rsidRPr="00CA78C6" w:rsidRDefault="00FF3E76" w:rsidP="005A0FDE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суббота</w:t>
            </w:r>
          </w:p>
        </w:tc>
        <w:tc>
          <w:tcPr>
            <w:tcW w:w="1842" w:type="dxa"/>
            <w:vMerge w:val="restart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391"/>
        </w:trPr>
        <w:tc>
          <w:tcPr>
            <w:tcW w:w="993" w:type="dxa"/>
            <w:vMerge/>
            <w:textDirection w:val="btLr"/>
          </w:tcPr>
          <w:p w:rsidR="00FF3E76" w:rsidRPr="00CA78C6" w:rsidRDefault="00FF3E76" w:rsidP="005A0FD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411"/>
        </w:trPr>
        <w:tc>
          <w:tcPr>
            <w:tcW w:w="993" w:type="dxa"/>
            <w:vMerge/>
            <w:textDirection w:val="btLr"/>
          </w:tcPr>
          <w:p w:rsidR="00FF3E76" w:rsidRPr="00CA78C6" w:rsidRDefault="00FF3E76" w:rsidP="005A0FD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431"/>
        </w:trPr>
        <w:tc>
          <w:tcPr>
            <w:tcW w:w="993" w:type="dxa"/>
            <w:vMerge/>
            <w:textDirection w:val="btLr"/>
          </w:tcPr>
          <w:p w:rsidR="00FF3E76" w:rsidRPr="00CA78C6" w:rsidRDefault="00FF3E76" w:rsidP="005A0FD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296"/>
        </w:trPr>
        <w:tc>
          <w:tcPr>
            <w:tcW w:w="993" w:type="dxa"/>
            <w:vMerge w:val="restart"/>
            <w:textDirection w:val="btLr"/>
          </w:tcPr>
          <w:p w:rsidR="00FF3E76" w:rsidRPr="00CA78C6" w:rsidRDefault="00FF3E76" w:rsidP="005A0FDE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воскресенье</w:t>
            </w:r>
          </w:p>
          <w:p w:rsidR="00FF3E76" w:rsidRPr="00CA78C6" w:rsidRDefault="00FF3E76" w:rsidP="005A0FD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vMerge w:val="restart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438"/>
        </w:trPr>
        <w:tc>
          <w:tcPr>
            <w:tcW w:w="993" w:type="dxa"/>
            <w:vMerge/>
          </w:tcPr>
          <w:p w:rsidR="00FF3E76" w:rsidRPr="00CA78C6" w:rsidRDefault="00FF3E76" w:rsidP="005A0F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274"/>
        </w:trPr>
        <w:tc>
          <w:tcPr>
            <w:tcW w:w="993" w:type="dxa"/>
            <w:vMerge/>
          </w:tcPr>
          <w:p w:rsidR="00FF3E76" w:rsidRPr="00CA78C6" w:rsidRDefault="00FF3E76" w:rsidP="005A0F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334"/>
        </w:trPr>
        <w:tc>
          <w:tcPr>
            <w:tcW w:w="993" w:type="dxa"/>
            <w:vMerge/>
          </w:tcPr>
          <w:p w:rsidR="00FF3E76" w:rsidRPr="00CA78C6" w:rsidRDefault="00FF3E76" w:rsidP="005A0F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3E76" w:rsidRPr="00CA78C6" w:rsidTr="005A0FDE">
        <w:trPr>
          <w:cantSplit/>
          <w:trHeight w:hRule="exact" w:val="425"/>
        </w:trPr>
        <w:tc>
          <w:tcPr>
            <w:tcW w:w="993" w:type="dxa"/>
            <w:vMerge/>
          </w:tcPr>
          <w:p w:rsidR="00FF3E76" w:rsidRPr="00CA78C6" w:rsidRDefault="00FF3E76" w:rsidP="005A0F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1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77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FF3E76" w:rsidRPr="00CA78C6" w:rsidRDefault="00FF3E76" w:rsidP="009268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78C6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CA78C6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CA78C6">
        <w:rPr>
          <w:rFonts w:ascii="Times New Roman" w:hAnsi="Times New Roman" w:cs="Times New Roman"/>
          <w:b/>
          <w:bCs/>
          <w:sz w:val="28"/>
          <w:szCs w:val="28"/>
        </w:rPr>
        <w:t xml:space="preserve">. Учет работы  </w:t>
      </w:r>
    </w:p>
    <w:p w:rsidR="00FF3E76" w:rsidRPr="00CA78C6" w:rsidRDefault="00FF3E76" w:rsidP="009268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78C6">
        <w:rPr>
          <w:rFonts w:ascii="Times New Roman" w:hAnsi="Times New Roman" w:cs="Times New Roman"/>
          <w:b/>
          <w:bCs/>
          <w:sz w:val="28"/>
          <w:szCs w:val="28"/>
        </w:rPr>
        <w:t>_________________ месяц</w:t>
      </w:r>
    </w:p>
    <w:p w:rsidR="00FF3E76" w:rsidRPr="00CA78C6" w:rsidRDefault="00FF3E76" w:rsidP="009268F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632" w:type="dxa"/>
        <w:tblInd w:w="-885" w:type="dxa"/>
        <w:tblLayout w:type="fixed"/>
        <w:tblLook w:val="0000"/>
      </w:tblPr>
      <w:tblGrid>
        <w:gridCol w:w="1560"/>
        <w:gridCol w:w="2473"/>
        <w:gridCol w:w="1365"/>
        <w:gridCol w:w="1112"/>
        <w:gridCol w:w="1136"/>
        <w:gridCol w:w="945"/>
        <w:gridCol w:w="1065"/>
        <w:gridCol w:w="976"/>
      </w:tblGrid>
      <w:tr w:rsidR="00FF3E76" w:rsidRPr="00CA78C6" w:rsidTr="005A0FD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0"/>
                <w:szCs w:val="28"/>
              </w:rPr>
            </w:pPr>
            <w:r w:rsidRPr="009268F4"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  <w:t xml:space="preserve">Число, месяц, часы </w:t>
            </w:r>
            <w:r w:rsidRPr="009268F4">
              <w:rPr>
                <w:rFonts w:ascii="Times New Roman" w:hAnsi="Times New Roman" w:cs="Times New Roman"/>
                <w:bCs/>
                <w:sz w:val="20"/>
                <w:szCs w:val="28"/>
              </w:rPr>
              <w:t xml:space="preserve">(начало и окончание) </w:t>
            </w:r>
            <w:r w:rsidRPr="009268F4"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  <w:t xml:space="preserve">проведения мероприятия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8"/>
              </w:rPr>
            </w:pPr>
            <w:r w:rsidRPr="009268F4"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  <w:t xml:space="preserve">форма и название мероприятия </w:t>
            </w:r>
            <w:r w:rsidRPr="009268F4">
              <w:rPr>
                <w:rFonts w:ascii="Times New Roman" w:hAnsi="Times New Roman" w:cs="Times New Roman"/>
                <w:bCs/>
                <w:sz w:val="20"/>
                <w:szCs w:val="28"/>
              </w:rPr>
              <w:t>(конкурс, выставка, театрализованное представление, спектакль</w:t>
            </w:r>
            <w:r w:rsidRPr="009268F4"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  <w:t xml:space="preserve">, </w:t>
            </w:r>
            <w:r w:rsidRPr="009268F4">
              <w:rPr>
                <w:rFonts w:ascii="Times New Roman" w:hAnsi="Times New Roman" w:cs="Times New Roman"/>
                <w:bCs/>
                <w:sz w:val="20"/>
                <w:szCs w:val="28"/>
              </w:rPr>
              <w:t>шоу, аукцион и др.)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ind w:left="-108" w:right="-24"/>
              <w:jc w:val="both"/>
              <w:rPr>
                <w:rFonts w:ascii="Times New Roman" w:hAnsi="Times New Roman" w:cs="Times New Roman"/>
                <w:bCs/>
                <w:sz w:val="20"/>
                <w:szCs w:val="28"/>
              </w:rPr>
            </w:pPr>
            <w:r w:rsidRPr="009268F4"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  <w:t xml:space="preserve">Место проведения </w:t>
            </w:r>
            <w:r w:rsidRPr="009268F4">
              <w:rPr>
                <w:rFonts w:ascii="Times New Roman" w:hAnsi="Times New Roman" w:cs="Times New Roman"/>
                <w:bCs/>
                <w:sz w:val="20"/>
                <w:szCs w:val="28"/>
              </w:rPr>
              <w:t>(зрительный зал, дискозал, фойе, кружковая комната)</w:t>
            </w:r>
            <w:r w:rsidRPr="009268F4"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  <w:t xml:space="preserve">, площадка </w:t>
            </w:r>
            <w:r w:rsidRPr="009268F4">
              <w:rPr>
                <w:rFonts w:ascii="Times New Roman" w:hAnsi="Times New Roman" w:cs="Times New Roman"/>
                <w:bCs/>
                <w:sz w:val="20"/>
                <w:szCs w:val="28"/>
              </w:rPr>
              <w:t>(площадь, мастерская и т.п.)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ind w:left="-12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8"/>
              </w:rPr>
            </w:pPr>
            <w:r w:rsidRPr="009268F4"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  <w:t xml:space="preserve">Кол-во присутствующих на мероприятии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8"/>
              </w:rPr>
            </w:pPr>
            <w:r w:rsidRPr="009268F4"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  <w:t>Количество проданных билетов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  <w:r w:rsidRPr="009268F4"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  <w:t>Количество зрителей на бесплатной основе</w:t>
            </w:r>
          </w:p>
          <w:p w:rsidR="00FF3E76" w:rsidRPr="009268F4" w:rsidRDefault="00FF3E76" w:rsidP="009268F4">
            <w:pPr>
              <w:snapToGrid w:val="0"/>
              <w:spacing w:after="0" w:line="240" w:lineRule="auto"/>
              <w:ind w:right="-165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9268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8"/>
              </w:rPr>
              <w:t>Сумма  заработанных финансовых средств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8"/>
              </w:rPr>
            </w:pPr>
            <w:r w:rsidRPr="009268F4"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  <w:t xml:space="preserve">Ответственные лица за подготовку и проведение мероприятия  </w:t>
            </w:r>
            <w:r w:rsidRPr="009268F4">
              <w:rPr>
                <w:rFonts w:ascii="Times New Roman" w:hAnsi="Times New Roman" w:cs="Times New Roman"/>
                <w:bCs/>
                <w:sz w:val="20"/>
                <w:szCs w:val="28"/>
              </w:rPr>
              <w:t>(должность, Ф.И.О.)</w:t>
            </w:r>
          </w:p>
        </w:tc>
      </w:tr>
      <w:tr w:rsidR="00FF3E76" w:rsidRPr="00CA78C6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9268F4">
              <w:rPr>
                <w:rFonts w:ascii="Times New Roman" w:hAnsi="Times New Roman" w:cs="Times New Roman"/>
                <w:bCs/>
                <w:szCs w:val="28"/>
              </w:rPr>
              <w:t>1</w:t>
            </w: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9268F4">
              <w:rPr>
                <w:rFonts w:ascii="Times New Roman" w:hAnsi="Times New Roman" w:cs="Times New Roman"/>
                <w:bCs/>
                <w:szCs w:val="28"/>
              </w:rPr>
              <w:t>2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9268F4">
              <w:rPr>
                <w:rFonts w:ascii="Times New Roman" w:hAnsi="Times New Roman" w:cs="Times New Roman"/>
                <w:bCs/>
                <w:szCs w:val="28"/>
              </w:rPr>
              <w:t>3</w:t>
            </w: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9268F4">
              <w:rPr>
                <w:rFonts w:ascii="Times New Roman" w:hAnsi="Times New Roman" w:cs="Times New Roman"/>
                <w:bCs/>
                <w:szCs w:val="28"/>
              </w:rPr>
              <w:t>4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9268F4">
              <w:rPr>
                <w:rFonts w:ascii="Times New Roman" w:hAnsi="Times New Roman" w:cs="Times New Roman"/>
                <w:bCs/>
                <w:color w:val="000000"/>
                <w:szCs w:val="28"/>
              </w:rPr>
              <w:t>5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9268F4">
              <w:rPr>
                <w:rFonts w:ascii="Times New Roman" w:hAnsi="Times New Roman" w:cs="Times New Roman"/>
                <w:bCs/>
                <w:color w:val="000000"/>
                <w:szCs w:val="28"/>
              </w:rPr>
              <w:t>6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9268F4">
              <w:rPr>
                <w:rFonts w:ascii="Times New Roman" w:hAnsi="Times New Roman" w:cs="Times New Roman"/>
                <w:bCs/>
                <w:color w:val="000000"/>
                <w:szCs w:val="28"/>
              </w:rPr>
              <w:t>7</w:t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9268F4">
              <w:rPr>
                <w:rFonts w:ascii="Times New Roman" w:hAnsi="Times New Roman" w:cs="Times New Roman"/>
                <w:bCs/>
                <w:color w:val="000000"/>
                <w:szCs w:val="28"/>
              </w:rPr>
              <w:t>8</w:t>
            </w: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  <w:vertAlign w:val="superscript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</w:tr>
      <w:tr w:rsidR="00FF3E76" w:rsidRPr="009268F4" w:rsidTr="005A0FDE">
        <w:trPr>
          <w:trHeight w:val="225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</w:tr>
      <w:tr w:rsidR="00FF3E76" w:rsidRPr="009268F4" w:rsidTr="005A0FDE">
        <w:trPr>
          <w:trHeight w:val="330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</w:tr>
      <w:tr w:rsidR="00FF3E76" w:rsidRPr="009268F4" w:rsidTr="005A0FDE">
        <w:trPr>
          <w:trHeight w:val="270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  <w:vertAlign w:val="superscript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ind w:right="-108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</w:tr>
      <w:tr w:rsidR="00FF3E76" w:rsidRPr="009268F4" w:rsidTr="005A0FDE">
        <w:trPr>
          <w:trHeight w:val="285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</w:tr>
      <w:tr w:rsidR="00FF3E76" w:rsidRPr="009268F4" w:rsidTr="005A0FDE">
        <w:trPr>
          <w:trHeight w:val="330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  <w:vertAlign w:val="superscript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</w:tr>
      <w:tr w:rsidR="00FF3E76" w:rsidRPr="009268F4" w:rsidTr="005A0FDE">
        <w:trPr>
          <w:trHeight w:val="150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  <w:vertAlign w:val="superscript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</w:tr>
      <w:tr w:rsidR="00FF3E76" w:rsidRPr="009268F4" w:rsidTr="005A0FDE">
        <w:trPr>
          <w:trHeight w:val="218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  <w:vertAlign w:val="superscript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  <w:vertAlign w:val="superscript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  <w:vertAlign w:val="superscript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ind w:right="-204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i/>
                <w:color w:val="0000FF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Default="00FF3E76" w:rsidP="009268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F3E76" w:rsidRPr="009268F4" w:rsidRDefault="00FF3E76" w:rsidP="009268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9268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Число, месяц, часы </w:t>
            </w:r>
            <w:r w:rsidRPr="009268F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(начало и окончание) </w:t>
            </w:r>
            <w:r w:rsidRPr="009268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проведения мероприятия </w:t>
            </w: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Default="00FF3E76" w:rsidP="009268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F3E76" w:rsidRPr="009268F4" w:rsidRDefault="00FF3E76" w:rsidP="009268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68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форма и название мероприятия </w:t>
            </w:r>
            <w:r w:rsidRPr="009268F4">
              <w:rPr>
                <w:rFonts w:ascii="Times New Roman" w:hAnsi="Times New Roman" w:cs="Times New Roman"/>
                <w:bCs/>
                <w:sz w:val="20"/>
                <w:szCs w:val="20"/>
              </w:rPr>
              <w:t>(конкурс, выставка, театрализованное представление, спектакль</w:t>
            </w:r>
            <w:r w:rsidRPr="009268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9268F4">
              <w:rPr>
                <w:rFonts w:ascii="Times New Roman" w:hAnsi="Times New Roman" w:cs="Times New Roman"/>
                <w:bCs/>
                <w:sz w:val="20"/>
                <w:szCs w:val="20"/>
              </w:rPr>
              <w:t>шоу, аукцион и др.)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Default="00FF3E76" w:rsidP="009268F4">
            <w:pPr>
              <w:snapToGrid w:val="0"/>
              <w:spacing w:after="0" w:line="240" w:lineRule="auto"/>
              <w:ind w:left="-108" w:right="-2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F3E76" w:rsidRPr="009268F4" w:rsidRDefault="00FF3E76" w:rsidP="009268F4">
            <w:pPr>
              <w:snapToGrid w:val="0"/>
              <w:spacing w:after="0" w:line="240" w:lineRule="auto"/>
              <w:ind w:left="-108" w:right="-2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68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Место проведения </w:t>
            </w:r>
            <w:r w:rsidRPr="009268F4">
              <w:rPr>
                <w:rFonts w:ascii="Times New Roman" w:hAnsi="Times New Roman" w:cs="Times New Roman"/>
                <w:bCs/>
                <w:sz w:val="20"/>
                <w:szCs w:val="20"/>
              </w:rPr>
              <w:t>(зрительный зал, дискозал, фойе, кружковая комната)</w:t>
            </w:r>
            <w:r w:rsidRPr="009268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площадка </w:t>
            </w:r>
            <w:r w:rsidRPr="009268F4">
              <w:rPr>
                <w:rFonts w:ascii="Times New Roman" w:hAnsi="Times New Roman" w:cs="Times New Roman"/>
                <w:bCs/>
                <w:sz w:val="20"/>
                <w:szCs w:val="20"/>
              </w:rPr>
              <w:t>(площадь, мастерская и т.п.)</w:t>
            </w: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Default="00FF3E76" w:rsidP="009268F4">
            <w:pPr>
              <w:snapToGrid w:val="0"/>
              <w:spacing w:after="0" w:line="240" w:lineRule="auto"/>
              <w:ind w:left="-1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F3E76" w:rsidRPr="009268F4" w:rsidRDefault="00FF3E76" w:rsidP="009268F4">
            <w:pPr>
              <w:snapToGrid w:val="0"/>
              <w:spacing w:after="0" w:line="240" w:lineRule="auto"/>
              <w:ind w:left="-12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9268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Кол-во присутствующих на мероприятии 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Default="00FF3E76" w:rsidP="009268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F3E76" w:rsidRPr="009268F4" w:rsidRDefault="00FF3E76" w:rsidP="009268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9268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Количество проданных билетов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Default="00FF3E76" w:rsidP="009268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F3E76" w:rsidRPr="009268F4" w:rsidRDefault="00FF3E76" w:rsidP="009268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68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Количество зрителей на бесплатной основе</w:t>
            </w:r>
          </w:p>
          <w:p w:rsidR="00FF3E76" w:rsidRPr="009268F4" w:rsidRDefault="00FF3E76" w:rsidP="009268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Default="00FF3E76" w:rsidP="009268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FF3E76" w:rsidRPr="009268F4" w:rsidRDefault="00FF3E76" w:rsidP="009268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68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 заработанных финансовых средств</w:t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Default="00FF3E76" w:rsidP="009268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F3E76" w:rsidRPr="009268F4" w:rsidRDefault="00FF3E76" w:rsidP="009268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68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Ответственные лица за подготовку и проведение мероприятия  </w:t>
            </w:r>
            <w:r w:rsidRPr="009268F4">
              <w:rPr>
                <w:rFonts w:ascii="Times New Roman" w:hAnsi="Times New Roman" w:cs="Times New Roman"/>
                <w:bCs/>
                <w:sz w:val="20"/>
                <w:szCs w:val="20"/>
              </w:rPr>
              <w:t>(должность, Ф.И.О.)</w:t>
            </w: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9268F4" w:rsidTr="005A0FDE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FF3E76" w:rsidRPr="00CA78C6" w:rsidRDefault="00FF3E76" w:rsidP="00CA78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E76" w:rsidRPr="00CA78C6" w:rsidRDefault="00FF3E76" w:rsidP="00CA78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E76" w:rsidRPr="00CA78C6" w:rsidRDefault="00FF3E76" w:rsidP="009268F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78C6">
        <w:rPr>
          <w:rFonts w:ascii="Times New Roman" w:hAnsi="Times New Roman" w:cs="Times New Roman"/>
          <w:b/>
          <w:bCs/>
          <w:sz w:val="28"/>
          <w:szCs w:val="28"/>
        </w:rPr>
        <w:t>ИТОГИ ЗА МЕСЯЦ</w:t>
      </w:r>
    </w:p>
    <w:tbl>
      <w:tblPr>
        <w:tblW w:w="10065" w:type="dxa"/>
        <w:tblInd w:w="-318" w:type="dxa"/>
        <w:tblLayout w:type="fixed"/>
        <w:tblLook w:val="0000"/>
      </w:tblPr>
      <w:tblGrid>
        <w:gridCol w:w="921"/>
        <w:gridCol w:w="212"/>
        <w:gridCol w:w="709"/>
        <w:gridCol w:w="427"/>
        <w:gridCol w:w="565"/>
        <w:gridCol w:w="711"/>
        <w:gridCol w:w="1134"/>
        <w:gridCol w:w="423"/>
        <w:gridCol w:w="994"/>
        <w:gridCol w:w="140"/>
        <w:gridCol w:w="1136"/>
        <w:gridCol w:w="1418"/>
        <w:gridCol w:w="179"/>
        <w:gridCol w:w="1096"/>
      </w:tblGrid>
      <w:tr w:rsidR="00FF3E76" w:rsidRPr="009268F4" w:rsidTr="005A0FDE"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68F4">
              <w:rPr>
                <w:rFonts w:ascii="Times New Roman" w:hAnsi="Times New Roman" w:cs="Times New Roman"/>
                <w:b/>
                <w:bCs/>
              </w:rPr>
              <w:t>Количество культурно-</w:t>
            </w:r>
            <w:r w:rsidRPr="009268F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массовых </w:t>
            </w:r>
            <w:r w:rsidRPr="009268F4">
              <w:rPr>
                <w:rFonts w:ascii="Times New Roman" w:hAnsi="Times New Roman" w:cs="Times New Roman"/>
                <w:b/>
                <w:bCs/>
              </w:rPr>
              <w:t>мероприятий</w:t>
            </w:r>
          </w:p>
        </w:tc>
        <w:tc>
          <w:tcPr>
            <w:tcW w:w="53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68F4">
              <w:rPr>
                <w:rFonts w:ascii="Times New Roman" w:hAnsi="Times New Roman" w:cs="Times New Roman"/>
                <w:b/>
                <w:bCs/>
              </w:rPr>
              <w:t>Посетители,  культурно- массовых мероприятий</w:t>
            </w:r>
          </w:p>
        </w:tc>
      </w:tr>
      <w:tr w:rsidR="00FF3E76" w:rsidRPr="009268F4" w:rsidTr="005A0FDE">
        <w:tc>
          <w:tcPr>
            <w:tcW w:w="113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268F4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11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268F4">
              <w:rPr>
                <w:rFonts w:ascii="Times New Roman" w:hAnsi="Times New Roman" w:cs="Times New Roman"/>
                <w:bCs/>
              </w:rPr>
              <w:t>в том числе для детей до 14 лет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268F4">
              <w:rPr>
                <w:rFonts w:ascii="Times New Roman" w:hAnsi="Times New Roman" w:cs="Times New Roman"/>
                <w:bCs/>
              </w:rPr>
              <w:t xml:space="preserve">Для молодежи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268F4">
              <w:rPr>
                <w:rFonts w:ascii="Times New Roman" w:hAnsi="Times New Roman" w:cs="Times New Roman"/>
                <w:bCs/>
              </w:rPr>
              <w:t>Для взрослых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268F4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268F4">
              <w:rPr>
                <w:rFonts w:ascii="Times New Roman" w:hAnsi="Times New Roman" w:cs="Times New Roman"/>
                <w:bCs/>
              </w:rPr>
              <w:t>Дети до 14 лет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268F4">
              <w:rPr>
                <w:rFonts w:ascii="Times New Roman" w:hAnsi="Times New Roman" w:cs="Times New Roman"/>
                <w:bCs/>
              </w:rPr>
              <w:t>Молодежь от 15 до 24 лет</w:t>
            </w:r>
          </w:p>
        </w:tc>
        <w:tc>
          <w:tcPr>
            <w:tcW w:w="127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268F4">
              <w:rPr>
                <w:rFonts w:ascii="Times New Roman" w:hAnsi="Times New Roman" w:cs="Times New Roman"/>
                <w:bCs/>
              </w:rPr>
              <w:t>взрослые</w:t>
            </w:r>
          </w:p>
        </w:tc>
      </w:tr>
      <w:tr w:rsidR="00FF3E76" w:rsidRPr="009268F4" w:rsidTr="005A0FDE">
        <w:tc>
          <w:tcPr>
            <w:tcW w:w="1133" w:type="dxa"/>
            <w:gridSpan w:val="2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E76" w:rsidRPr="009268F4" w:rsidTr="005A0FDE">
        <w:tc>
          <w:tcPr>
            <w:tcW w:w="1133" w:type="dxa"/>
            <w:gridSpan w:val="2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E76" w:rsidRPr="009268F4" w:rsidTr="005A0FDE">
        <w:tc>
          <w:tcPr>
            <w:tcW w:w="4679" w:type="dxa"/>
            <w:gridSpan w:val="7"/>
            <w:tcBorders>
              <w:left w:val="single" w:sz="4" w:space="0" w:color="000000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68F4">
              <w:rPr>
                <w:rFonts w:ascii="Times New Roman" w:hAnsi="Times New Roman" w:cs="Times New Roman"/>
                <w:b/>
                <w:bCs/>
                <w:sz w:val="24"/>
              </w:rPr>
              <w:t xml:space="preserve">Из общего числа проведено </w:t>
            </w:r>
            <w:r w:rsidRPr="009268F4">
              <w:rPr>
                <w:rFonts w:ascii="Times New Roman" w:hAnsi="Times New Roman" w:cs="Times New Roman"/>
                <w:b/>
                <w:bCs/>
                <w:sz w:val="24"/>
              </w:rPr>
              <w:br/>
              <w:t>мероприятий на платной основе</w:t>
            </w:r>
          </w:p>
        </w:tc>
        <w:tc>
          <w:tcPr>
            <w:tcW w:w="5386" w:type="dxa"/>
            <w:gridSpan w:val="7"/>
            <w:tcBorders>
              <w:left w:val="single" w:sz="4" w:space="0" w:color="auto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68F4">
              <w:rPr>
                <w:rFonts w:ascii="Times New Roman" w:hAnsi="Times New Roman" w:cs="Times New Roman"/>
                <w:b/>
                <w:bCs/>
                <w:sz w:val="24"/>
              </w:rPr>
              <w:t xml:space="preserve">Количество посетителей на платных </w:t>
            </w:r>
            <w:r w:rsidRPr="009268F4">
              <w:rPr>
                <w:rFonts w:ascii="Times New Roman" w:hAnsi="Times New Roman" w:cs="Times New Roman"/>
                <w:b/>
                <w:bCs/>
                <w:sz w:val="24"/>
              </w:rPr>
              <w:br/>
              <w:t>мероприятиях</w:t>
            </w:r>
          </w:p>
        </w:tc>
      </w:tr>
      <w:tr w:rsidR="00FF3E76" w:rsidRPr="009268F4" w:rsidTr="005A0FDE">
        <w:tc>
          <w:tcPr>
            <w:tcW w:w="1133" w:type="dxa"/>
            <w:gridSpan w:val="2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268F4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1136" w:type="dxa"/>
            <w:gridSpan w:val="2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268F4">
              <w:rPr>
                <w:rFonts w:ascii="Times New Roman" w:hAnsi="Times New Roman" w:cs="Times New Roman"/>
                <w:bCs/>
              </w:rPr>
              <w:t>в том числе для детей до 14 лет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268F4">
              <w:rPr>
                <w:rFonts w:ascii="Times New Roman" w:hAnsi="Times New Roman" w:cs="Times New Roman"/>
                <w:bCs/>
              </w:rPr>
              <w:t xml:space="preserve">В том числе для молодежи от 15 до 24 лет                                   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268F4">
              <w:rPr>
                <w:rFonts w:ascii="Times New Roman" w:hAnsi="Times New Roman" w:cs="Times New Roman"/>
                <w:bCs/>
              </w:rPr>
              <w:t>В том числе для взрослых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268F4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268F4">
              <w:rPr>
                <w:rFonts w:ascii="Times New Roman" w:hAnsi="Times New Roman" w:cs="Times New Roman"/>
                <w:bCs/>
              </w:rPr>
              <w:t>в том числе для детей до 14 лет</w:t>
            </w: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268F4">
              <w:rPr>
                <w:rFonts w:ascii="Times New Roman" w:hAnsi="Times New Roman" w:cs="Times New Roman"/>
                <w:bCs/>
              </w:rPr>
              <w:t xml:space="preserve">В том числе для молодежи от 15 до 24 лет                                    </w:t>
            </w:r>
          </w:p>
        </w:tc>
        <w:tc>
          <w:tcPr>
            <w:tcW w:w="127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268F4">
              <w:rPr>
                <w:rFonts w:ascii="Times New Roman" w:hAnsi="Times New Roman" w:cs="Times New Roman"/>
                <w:bCs/>
              </w:rPr>
              <w:t>В том числе для взрослых</w:t>
            </w:r>
          </w:p>
        </w:tc>
      </w:tr>
      <w:tr w:rsidR="00FF3E76" w:rsidRPr="009268F4" w:rsidTr="005A0FDE">
        <w:tc>
          <w:tcPr>
            <w:tcW w:w="1133" w:type="dxa"/>
            <w:gridSpan w:val="2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E76" w:rsidRPr="009268F4" w:rsidTr="005A0FDE">
        <w:tc>
          <w:tcPr>
            <w:tcW w:w="1133" w:type="dxa"/>
            <w:gridSpan w:val="2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E76" w:rsidRPr="009268F4" w:rsidTr="005A0FDE">
        <w:tc>
          <w:tcPr>
            <w:tcW w:w="10065" w:type="dxa"/>
            <w:gridSpan w:val="14"/>
            <w:tcBorders>
              <w:left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E76" w:rsidRPr="009268F4" w:rsidTr="005A0FDE"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268F4">
              <w:rPr>
                <w:rFonts w:ascii="Times New Roman" w:hAnsi="Times New Roman" w:cs="Times New Roman"/>
                <w:bCs/>
              </w:rPr>
              <w:t>Продано билетов</w:t>
            </w:r>
          </w:p>
        </w:tc>
        <w:tc>
          <w:tcPr>
            <w:tcW w:w="9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268F4">
              <w:rPr>
                <w:rFonts w:ascii="Times New Roman" w:hAnsi="Times New Roman" w:cs="Times New Roman"/>
                <w:bCs/>
              </w:rPr>
              <w:t>Стоимость билета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FF"/>
              </w:rPr>
            </w:pPr>
            <w:r w:rsidRPr="009268F4">
              <w:rPr>
                <w:rFonts w:ascii="Times New Roman" w:hAnsi="Times New Roman" w:cs="Times New Roman"/>
                <w:bCs/>
              </w:rPr>
              <w:t>сумма</w:t>
            </w:r>
          </w:p>
        </w:tc>
        <w:tc>
          <w:tcPr>
            <w:tcW w:w="34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FF"/>
              </w:rPr>
            </w:pPr>
            <w:r w:rsidRPr="009268F4">
              <w:rPr>
                <w:rFonts w:ascii="Times New Roman" w:hAnsi="Times New Roman" w:cs="Times New Roman"/>
                <w:bCs/>
              </w:rPr>
              <w:t>Заработано от других видов услуг</w:t>
            </w:r>
          </w:p>
        </w:tc>
        <w:tc>
          <w:tcPr>
            <w:tcW w:w="3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268F4">
              <w:rPr>
                <w:rFonts w:ascii="Times New Roman" w:hAnsi="Times New Roman" w:cs="Times New Roman"/>
                <w:bCs/>
              </w:rPr>
              <w:t>Средства выделенные спонсорами (благотворителями)</w:t>
            </w:r>
          </w:p>
        </w:tc>
      </w:tr>
      <w:tr w:rsidR="00FF3E76" w:rsidRPr="009268F4" w:rsidTr="005A0FDE">
        <w:tc>
          <w:tcPr>
            <w:tcW w:w="92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268F4">
              <w:rPr>
                <w:rFonts w:ascii="Times New Roman" w:hAnsi="Times New Roman" w:cs="Times New Roman"/>
                <w:bCs/>
              </w:rPr>
              <w:t>виды услуг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268F4">
              <w:rPr>
                <w:rFonts w:ascii="Times New Roman" w:hAnsi="Times New Roman" w:cs="Times New Roman"/>
                <w:bCs/>
              </w:rPr>
              <w:t>сумма</w:t>
            </w:r>
          </w:p>
        </w:tc>
        <w:tc>
          <w:tcPr>
            <w:tcW w:w="2733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268F4">
              <w:rPr>
                <w:rFonts w:ascii="Times New Roman" w:hAnsi="Times New Roman" w:cs="Times New Roman"/>
                <w:bCs/>
              </w:rPr>
              <w:t>Ф.И.О. спонсора</w:t>
            </w:r>
          </w:p>
        </w:tc>
        <w:tc>
          <w:tcPr>
            <w:tcW w:w="1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268F4">
              <w:rPr>
                <w:rFonts w:ascii="Times New Roman" w:hAnsi="Times New Roman" w:cs="Times New Roman"/>
                <w:bCs/>
              </w:rPr>
              <w:t>сумма</w:t>
            </w:r>
          </w:p>
        </w:tc>
      </w:tr>
      <w:tr w:rsidR="00FF3E76" w:rsidRPr="009268F4" w:rsidTr="005A0FDE">
        <w:trPr>
          <w:cantSplit/>
          <w:trHeight w:val="295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33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9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F3E76" w:rsidRPr="009268F4" w:rsidTr="005A0FDE">
        <w:trPr>
          <w:cantSplit/>
          <w:trHeight w:hRule="exact" w:val="239"/>
        </w:trPr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3E76" w:rsidRPr="009268F4" w:rsidTr="005A0FDE">
        <w:trPr>
          <w:cantSplit/>
          <w:trHeight w:hRule="exact" w:val="340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33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9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F3E76" w:rsidRPr="009268F4" w:rsidTr="005A0FDE">
        <w:trPr>
          <w:cantSplit/>
          <w:trHeight w:hRule="exact" w:val="286"/>
        </w:trPr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3E76" w:rsidRPr="009268F4" w:rsidTr="005A0FDE">
        <w:trPr>
          <w:cantSplit/>
          <w:trHeight w:val="295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33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9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F3E76" w:rsidRPr="009268F4" w:rsidTr="005A0FDE">
        <w:trPr>
          <w:cantSplit/>
          <w:trHeight w:hRule="exact" w:val="213"/>
        </w:trPr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3E76" w:rsidRPr="009268F4" w:rsidTr="005A0FDE">
        <w:trPr>
          <w:cantSplit/>
          <w:trHeight w:val="295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33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9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F3E76" w:rsidRPr="009268F4" w:rsidTr="005A0FDE">
        <w:trPr>
          <w:cantSplit/>
          <w:trHeight w:hRule="exact" w:val="277"/>
        </w:trPr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3E76" w:rsidRPr="009268F4" w:rsidTr="005A0FDE">
        <w:trPr>
          <w:cantSplit/>
          <w:trHeight w:hRule="exact" w:val="320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33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9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F3E76" w:rsidRPr="009268F4" w:rsidTr="005A0FDE">
        <w:trPr>
          <w:cantSplit/>
          <w:trHeight w:hRule="exact" w:val="320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3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F3E76" w:rsidRPr="009268F4" w:rsidTr="005A0FDE">
        <w:trPr>
          <w:cantSplit/>
          <w:trHeight w:hRule="exact" w:val="286"/>
        </w:trPr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3" w:type="dxa"/>
            <w:gridSpan w:val="3"/>
            <w:vMerge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3E76" w:rsidRPr="009268F4" w:rsidTr="005A0FDE">
        <w:trPr>
          <w:cantSplit/>
          <w:trHeight w:hRule="exact" w:val="286"/>
        </w:trPr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3" w:type="dxa"/>
            <w:gridSpan w:val="3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3E76" w:rsidRPr="009268F4" w:rsidTr="005A0FDE">
        <w:trPr>
          <w:cantSplit/>
          <w:trHeight w:hRule="exact" w:val="286"/>
        </w:trPr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3" w:type="dxa"/>
            <w:gridSpan w:val="3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3E76" w:rsidRPr="009268F4" w:rsidTr="005A0FDE">
        <w:trPr>
          <w:cantSplit/>
          <w:trHeight w:hRule="exact" w:val="286"/>
        </w:trPr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3" w:type="dxa"/>
            <w:gridSpan w:val="3"/>
            <w:tcBorders>
              <w:left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3E76" w:rsidRPr="009268F4" w:rsidTr="005A0FDE">
        <w:trPr>
          <w:cantSplit/>
          <w:trHeight w:hRule="exact" w:val="286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3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F3E76" w:rsidRPr="009268F4" w:rsidRDefault="00FF3E76" w:rsidP="009268F4">
      <w:pPr>
        <w:spacing w:after="0" w:line="240" w:lineRule="auto"/>
        <w:rPr>
          <w:rFonts w:ascii="Times New Roman" w:hAnsi="Times New Roman" w:cs="Times New Roman"/>
          <w:bCs/>
        </w:rPr>
      </w:pPr>
    </w:p>
    <w:p w:rsidR="00FF3E76" w:rsidRPr="009268F4" w:rsidRDefault="00FF3E76" w:rsidP="009268F4">
      <w:pPr>
        <w:spacing w:after="0" w:line="240" w:lineRule="auto"/>
        <w:rPr>
          <w:rFonts w:ascii="Times New Roman" w:hAnsi="Times New Roman" w:cs="Times New Roman"/>
          <w:bCs/>
        </w:rPr>
      </w:pPr>
      <w:r w:rsidRPr="009268F4">
        <w:rPr>
          <w:rFonts w:ascii="Times New Roman" w:hAnsi="Times New Roman" w:cs="Times New Roman"/>
          <w:bCs/>
        </w:rPr>
        <w:t xml:space="preserve">Итого заработано ____________________________________________________________ </w:t>
      </w:r>
    </w:p>
    <w:p w:rsidR="00FF3E76" w:rsidRPr="009268F4" w:rsidRDefault="00FF3E76" w:rsidP="009268F4">
      <w:pPr>
        <w:tabs>
          <w:tab w:val="left" w:pos="2500"/>
          <w:tab w:val="center" w:pos="4572"/>
        </w:tabs>
        <w:spacing w:after="0" w:line="240" w:lineRule="auto"/>
        <w:rPr>
          <w:rFonts w:ascii="Times New Roman" w:hAnsi="Times New Roman" w:cs="Times New Roman"/>
          <w:bCs/>
          <w:vertAlign w:val="superscript"/>
        </w:rPr>
      </w:pPr>
      <w:r w:rsidRPr="009268F4">
        <w:rPr>
          <w:rFonts w:ascii="Times New Roman" w:hAnsi="Times New Roman" w:cs="Times New Roman"/>
          <w:bCs/>
          <w:vertAlign w:val="superscript"/>
        </w:rPr>
        <w:tab/>
        <w:t>(сумма указывается числом и прописью)</w:t>
      </w:r>
    </w:p>
    <w:p w:rsidR="00FF3E76" w:rsidRPr="009268F4" w:rsidRDefault="00FF3E76" w:rsidP="009268F4">
      <w:pPr>
        <w:spacing w:after="0" w:line="240" w:lineRule="auto"/>
        <w:rPr>
          <w:rFonts w:ascii="Times New Roman" w:hAnsi="Times New Roman" w:cs="Times New Roman"/>
          <w:bCs/>
        </w:rPr>
      </w:pPr>
      <w:r w:rsidRPr="009268F4">
        <w:rPr>
          <w:rFonts w:ascii="Times New Roman" w:hAnsi="Times New Roman" w:cs="Times New Roman"/>
          <w:bCs/>
        </w:rPr>
        <w:t>Подпись ответственного лица _______________ (_________________________________)</w:t>
      </w:r>
    </w:p>
    <w:p w:rsidR="00FF3E76" w:rsidRPr="00CA78C6" w:rsidRDefault="00FF3E76" w:rsidP="009268F4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F3E76" w:rsidRPr="00CA78C6" w:rsidRDefault="00FF3E76" w:rsidP="00CA78C6">
      <w:pPr>
        <w:rPr>
          <w:rFonts w:ascii="Times New Roman" w:hAnsi="Times New Roman" w:cs="Times New Roman"/>
          <w:bCs/>
          <w:sz w:val="28"/>
          <w:szCs w:val="28"/>
        </w:rPr>
      </w:pPr>
    </w:p>
    <w:p w:rsidR="00FF3E76" w:rsidRPr="00CA78C6" w:rsidRDefault="00FF3E76" w:rsidP="00CA78C6">
      <w:pPr>
        <w:rPr>
          <w:rFonts w:ascii="Times New Roman" w:hAnsi="Times New Roman" w:cs="Times New Roman"/>
          <w:bCs/>
          <w:sz w:val="28"/>
          <w:szCs w:val="28"/>
        </w:rPr>
      </w:pPr>
    </w:p>
    <w:p w:rsidR="00FF3E76" w:rsidRPr="00CA78C6" w:rsidRDefault="00FF3E76" w:rsidP="00CA78C6">
      <w:pPr>
        <w:rPr>
          <w:rFonts w:ascii="Times New Roman" w:hAnsi="Times New Roman" w:cs="Times New Roman"/>
          <w:bCs/>
          <w:sz w:val="28"/>
          <w:szCs w:val="28"/>
        </w:rPr>
      </w:pPr>
    </w:p>
    <w:p w:rsidR="00FF3E76" w:rsidRPr="00CA78C6" w:rsidRDefault="00FF3E76" w:rsidP="00CA78C6">
      <w:pPr>
        <w:rPr>
          <w:rFonts w:ascii="Times New Roman" w:hAnsi="Times New Roman" w:cs="Times New Roman"/>
          <w:bCs/>
          <w:sz w:val="28"/>
          <w:szCs w:val="28"/>
        </w:rPr>
      </w:pPr>
    </w:p>
    <w:p w:rsidR="00FF3E76" w:rsidRDefault="00FF3E76" w:rsidP="00CA78C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F3E76" w:rsidRPr="00CA78C6" w:rsidRDefault="00FF3E76" w:rsidP="009268F4">
      <w:pPr>
        <w:spacing w:after="0" w:line="240" w:lineRule="auto"/>
        <w:rPr>
          <w:rFonts w:ascii="Times New Roman" w:hAnsi="Times New Roman" w:cs="Times New Roman"/>
          <w:bCs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 w:rsidRPr="00CA78C6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CA78C6">
        <w:rPr>
          <w:rFonts w:ascii="Times New Roman" w:hAnsi="Times New Roman" w:cs="Times New Roman"/>
          <w:b/>
          <w:bCs/>
          <w:sz w:val="28"/>
          <w:szCs w:val="28"/>
        </w:rPr>
        <w:t xml:space="preserve">. Учет работы с детьми </w:t>
      </w:r>
    </w:p>
    <w:p w:rsidR="00FF3E76" w:rsidRPr="009268F4" w:rsidRDefault="00FF3E76" w:rsidP="009268F4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CA78C6">
        <w:rPr>
          <w:rFonts w:ascii="Times New Roman" w:hAnsi="Times New Roman" w:cs="Times New Roman"/>
          <w:bCs/>
          <w:i/>
          <w:sz w:val="28"/>
          <w:szCs w:val="28"/>
        </w:rPr>
        <w:t>(до 14 лет включительно)</w:t>
      </w:r>
    </w:p>
    <w:tbl>
      <w:tblPr>
        <w:tblW w:w="10641" w:type="dxa"/>
        <w:tblInd w:w="-601" w:type="dxa"/>
        <w:tblLayout w:type="fixed"/>
        <w:tblLook w:val="0000"/>
      </w:tblPr>
      <w:tblGrid>
        <w:gridCol w:w="1135"/>
        <w:gridCol w:w="3850"/>
        <w:gridCol w:w="1048"/>
        <w:gridCol w:w="803"/>
        <w:gridCol w:w="897"/>
        <w:gridCol w:w="1284"/>
        <w:gridCol w:w="1624"/>
      </w:tblGrid>
      <w:tr w:rsidR="00FF3E76" w:rsidRPr="009268F4" w:rsidTr="005A0FDE">
        <w:trPr>
          <w:cantSplit/>
          <w:trHeight w:hRule="exact" w:val="233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268F4">
              <w:rPr>
                <w:rFonts w:ascii="Times New Roman" w:hAnsi="Times New Roman" w:cs="Times New Roman"/>
                <w:bCs/>
                <w:sz w:val="18"/>
                <w:szCs w:val="18"/>
              </w:rPr>
              <w:t>дата</w:t>
            </w:r>
          </w:p>
        </w:tc>
        <w:tc>
          <w:tcPr>
            <w:tcW w:w="3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268F4">
              <w:rPr>
                <w:rFonts w:ascii="Times New Roman" w:hAnsi="Times New Roman" w:cs="Times New Roman"/>
                <w:bCs/>
                <w:sz w:val="18"/>
                <w:szCs w:val="18"/>
              </w:rPr>
              <w:t>форма и название мероприятия</w:t>
            </w:r>
          </w:p>
        </w:tc>
        <w:tc>
          <w:tcPr>
            <w:tcW w:w="2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ind w:right="-83" w:hanging="59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268F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На платной основе</w:t>
            </w:r>
          </w:p>
        </w:tc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ind w:left="-222" w:right="-106" w:firstLine="113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268F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кол-во присутствующих на бесплатной основе </w:t>
            </w:r>
          </w:p>
        </w:tc>
        <w:tc>
          <w:tcPr>
            <w:tcW w:w="1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ind w:right="-169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268F4">
              <w:rPr>
                <w:rFonts w:ascii="Times New Roman" w:hAnsi="Times New Roman" w:cs="Times New Roman"/>
                <w:bCs/>
                <w:sz w:val="18"/>
                <w:szCs w:val="18"/>
              </w:rPr>
              <w:t>место проведения</w:t>
            </w:r>
          </w:p>
        </w:tc>
      </w:tr>
      <w:tr w:rsidR="00FF3E76" w:rsidRPr="009268F4" w:rsidTr="005A0FDE">
        <w:trPr>
          <w:cantSplit/>
          <w:trHeight w:hRule="exact" w:val="1045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268F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цена билета</w:t>
            </w:r>
          </w:p>
        </w:tc>
        <w:tc>
          <w:tcPr>
            <w:tcW w:w="80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ind w:left="-51" w:hanging="51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268F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кол-во продан. билетов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3E76" w:rsidRPr="009268F4" w:rsidRDefault="00FF3E76" w:rsidP="009268F4">
            <w:pPr>
              <w:snapToGrid w:val="0"/>
              <w:spacing w:line="240" w:lineRule="auto"/>
              <w:ind w:left="-48" w:right="-83" w:hanging="11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268F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Заработано средств</w:t>
            </w:r>
          </w:p>
        </w:tc>
        <w:tc>
          <w:tcPr>
            <w:tcW w:w="1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80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60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40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400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400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40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40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80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40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F3E76" w:rsidRPr="009268F4" w:rsidRDefault="00FF3E76" w:rsidP="009268F4">
      <w:pPr>
        <w:spacing w:line="240" w:lineRule="auto"/>
        <w:rPr>
          <w:rFonts w:ascii="Times New Roman" w:hAnsi="Times New Roman" w:cs="Times New Roman"/>
          <w:b/>
          <w:bCs/>
          <w:sz w:val="18"/>
          <w:szCs w:val="18"/>
        </w:rPr>
        <w:sectPr w:rsidR="00FF3E76" w:rsidRPr="009268F4" w:rsidSect="00B26710">
          <w:footnotePr>
            <w:pos w:val="beneathText"/>
          </w:footnotePr>
          <w:pgSz w:w="11905" w:h="16837"/>
          <w:pgMar w:top="709" w:right="386" w:bottom="567" w:left="1701" w:header="720" w:footer="720" w:gutter="0"/>
          <w:cols w:space="720"/>
          <w:docGrid w:linePitch="360"/>
        </w:sectPr>
      </w:pPr>
    </w:p>
    <w:tbl>
      <w:tblPr>
        <w:tblW w:w="10641" w:type="dxa"/>
        <w:tblInd w:w="-601" w:type="dxa"/>
        <w:tblLayout w:type="fixed"/>
        <w:tblLook w:val="0000"/>
      </w:tblPr>
      <w:tblGrid>
        <w:gridCol w:w="1135"/>
        <w:gridCol w:w="3850"/>
        <w:gridCol w:w="1048"/>
        <w:gridCol w:w="803"/>
        <w:gridCol w:w="897"/>
        <w:gridCol w:w="1284"/>
        <w:gridCol w:w="1624"/>
      </w:tblGrid>
      <w:tr w:rsidR="00FF3E76" w:rsidRPr="009268F4" w:rsidTr="005A0FDE">
        <w:trPr>
          <w:cantSplit/>
          <w:trHeight w:hRule="exact" w:val="233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268F4">
              <w:rPr>
                <w:rFonts w:ascii="Times New Roman" w:hAnsi="Times New Roman" w:cs="Times New Roman"/>
                <w:bCs/>
                <w:sz w:val="18"/>
                <w:szCs w:val="18"/>
              </w:rPr>
              <w:t>дата</w:t>
            </w:r>
          </w:p>
        </w:tc>
        <w:tc>
          <w:tcPr>
            <w:tcW w:w="3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268F4">
              <w:rPr>
                <w:rFonts w:ascii="Times New Roman" w:hAnsi="Times New Roman" w:cs="Times New Roman"/>
                <w:bCs/>
                <w:sz w:val="18"/>
                <w:szCs w:val="18"/>
              </w:rPr>
              <w:t>форма и название мероприятия</w:t>
            </w:r>
          </w:p>
        </w:tc>
        <w:tc>
          <w:tcPr>
            <w:tcW w:w="2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ind w:right="-83" w:hanging="59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268F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На платной основе</w:t>
            </w:r>
          </w:p>
        </w:tc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ind w:left="-222" w:right="-106" w:firstLine="113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268F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кол-во присутствующих на бесплатной основе </w:t>
            </w:r>
          </w:p>
        </w:tc>
        <w:tc>
          <w:tcPr>
            <w:tcW w:w="1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ind w:right="-169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268F4">
              <w:rPr>
                <w:rFonts w:ascii="Times New Roman" w:hAnsi="Times New Roman" w:cs="Times New Roman"/>
                <w:bCs/>
                <w:sz w:val="18"/>
                <w:szCs w:val="18"/>
              </w:rPr>
              <w:t>место проведения</w:t>
            </w:r>
          </w:p>
        </w:tc>
      </w:tr>
      <w:tr w:rsidR="00FF3E76" w:rsidRPr="009268F4" w:rsidTr="005A0FDE">
        <w:trPr>
          <w:cantSplit/>
          <w:trHeight w:hRule="exact" w:val="1045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268F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цена билета</w:t>
            </w:r>
          </w:p>
        </w:tc>
        <w:tc>
          <w:tcPr>
            <w:tcW w:w="80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ind w:left="-51" w:hanging="51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268F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кол-во продан. билетов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3E76" w:rsidRPr="009268F4" w:rsidRDefault="00FF3E76" w:rsidP="009268F4">
            <w:pPr>
              <w:snapToGrid w:val="0"/>
              <w:spacing w:line="240" w:lineRule="auto"/>
              <w:ind w:left="-48" w:right="-83" w:hanging="11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268F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Заработано средств</w:t>
            </w:r>
          </w:p>
        </w:tc>
        <w:tc>
          <w:tcPr>
            <w:tcW w:w="1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80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60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40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400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400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40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40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80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40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3E76" w:rsidRPr="009268F4" w:rsidRDefault="00FF3E76" w:rsidP="009268F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E76" w:rsidRPr="009268F4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9268F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F3E76" w:rsidRPr="009268F4" w:rsidRDefault="00FF3E76" w:rsidP="009268F4">
      <w:pPr>
        <w:spacing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F3E76" w:rsidRPr="00CA78C6" w:rsidRDefault="00FF3E76" w:rsidP="00CA78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E76" w:rsidRPr="00CA78C6" w:rsidRDefault="00FF3E76" w:rsidP="00CA78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E76" w:rsidRPr="00CA78C6" w:rsidRDefault="00FF3E76" w:rsidP="00CA78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3E76" w:rsidRPr="00CA78C6" w:rsidRDefault="00FF3E76" w:rsidP="009268F4">
      <w:pPr>
        <w:spacing w:after="0" w:line="240" w:lineRule="auto"/>
        <w:rPr>
          <w:rFonts w:ascii="Times New Roman" w:hAnsi="Times New Roman" w:cs="Times New Roman"/>
          <w:bCs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Pr="00CA78C6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CA78C6">
        <w:rPr>
          <w:rFonts w:ascii="Times New Roman" w:hAnsi="Times New Roman" w:cs="Times New Roman"/>
          <w:b/>
          <w:bCs/>
          <w:sz w:val="28"/>
          <w:szCs w:val="28"/>
        </w:rPr>
        <w:t>. Учет работы с молодежью</w:t>
      </w:r>
    </w:p>
    <w:p w:rsidR="00FF3E76" w:rsidRPr="009268F4" w:rsidRDefault="00FF3E76" w:rsidP="009268F4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CA78C6">
        <w:rPr>
          <w:rFonts w:ascii="Times New Roman" w:hAnsi="Times New Roman" w:cs="Times New Roman"/>
          <w:bCs/>
          <w:i/>
          <w:sz w:val="28"/>
          <w:szCs w:val="28"/>
        </w:rPr>
        <w:t>(от 14 лет до 24 лет включительно)</w:t>
      </w:r>
    </w:p>
    <w:tbl>
      <w:tblPr>
        <w:tblW w:w="10783" w:type="dxa"/>
        <w:tblInd w:w="-743" w:type="dxa"/>
        <w:tblLayout w:type="fixed"/>
        <w:tblLook w:val="0000"/>
      </w:tblPr>
      <w:tblGrid>
        <w:gridCol w:w="1135"/>
        <w:gridCol w:w="3992"/>
        <w:gridCol w:w="1048"/>
        <w:gridCol w:w="803"/>
        <w:gridCol w:w="897"/>
        <w:gridCol w:w="1284"/>
        <w:gridCol w:w="1624"/>
      </w:tblGrid>
      <w:tr w:rsidR="00FF3E76" w:rsidRPr="00CA78C6" w:rsidTr="005A0FDE">
        <w:trPr>
          <w:cantSplit/>
          <w:trHeight w:hRule="exact" w:val="233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68F4">
              <w:rPr>
                <w:rFonts w:ascii="Times New Roman" w:hAnsi="Times New Roman" w:cs="Times New Roman"/>
                <w:bCs/>
                <w:sz w:val="20"/>
                <w:szCs w:val="20"/>
              </w:rPr>
              <w:t>дата</w:t>
            </w:r>
          </w:p>
        </w:tc>
        <w:tc>
          <w:tcPr>
            <w:tcW w:w="3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9268F4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68F4">
              <w:rPr>
                <w:rFonts w:ascii="Times New Roman" w:hAnsi="Times New Roman" w:cs="Times New Roman"/>
                <w:bCs/>
                <w:sz w:val="20"/>
                <w:szCs w:val="20"/>
              </w:rPr>
              <w:t>форма и название мероприятия</w:t>
            </w:r>
          </w:p>
        </w:tc>
        <w:tc>
          <w:tcPr>
            <w:tcW w:w="2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ind w:right="-83" w:hanging="59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68F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 платной основе</w:t>
            </w:r>
          </w:p>
        </w:tc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9268F4">
            <w:pPr>
              <w:snapToGrid w:val="0"/>
              <w:ind w:left="-222" w:right="-106" w:firstLine="113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68F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кол-во присутствую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br/>
            </w:r>
            <w:r w:rsidRPr="009268F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щих на бесплатной основе </w:t>
            </w:r>
          </w:p>
        </w:tc>
        <w:tc>
          <w:tcPr>
            <w:tcW w:w="1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ind w:right="-169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68F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место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9268F4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проведения</w:t>
            </w:r>
          </w:p>
        </w:tc>
      </w:tr>
      <w:tr w:rsidR="00FF3E76" w:rsidRPr="00CA78C6" w:rsidTr="005A0FDE">
        <w:trPr>
          <w:cantSplit/>
          <w:trHeight w:hRule="exact" w:val="1045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68F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цена билета</w:t>
            </w:r>
          </w:p>
        </w:tc>
        <w:tc>
          <w:tcPr>
            <w:tcW w:w="80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ind w:left="-51" w:hanging="5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кол-во продан.</w:t>
            </w:r>
            <w:r w:rsidRPr="009268F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билетов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3E76" w:rsidRPr="009268F4" w:rsidRDefault="00FF3E76" w:rsidP="005A0FDE">
            <w:pPr>
              <w:snapToGrid w:val="0"/>
              <w:ind w:left="-48" w:right="-83" w:hanging="1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68F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Заработано средств</w:t>
            </w:r>
          </w:p>
        </w:tc>
        <w:tc>
          <w:tcPr>
            <w:tcW w:w="1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9268F4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9268F4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9268F4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9268F4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9268F4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80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9268F4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9268F4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60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9268F4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40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400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9268F4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9268F4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400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40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9268F4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40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80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9268F4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40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9268F4" w:rsidRDefault="00FF3E76" w:rsidP="005A0F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9268F4" w:rsidRDefault="00FF3E76" w:rsidP="005A0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F3E76" w:rsidRPr="00CA78C6" w:rsidRDefault="00FF3E76" w:rsidP="00CA78C6">
      <w:pPr>
        <w:rPr>
          <w:rFonts w:ascii="Times New Roman" w:hAnsi="Times New Roman" w:cs="Times New Roman"/>
          <w:b/>
          <w:bCs/>
          <w:sz w:val="28"/>
          <w:szCs w:val="28"/>
        </w:rPr>
        <w:sectPr w:rsidR="00FF3E76" w:rsidRPr="00CA78C6" w:rsidSect="00223F0A">
          <w:footnotePr>
            <w:pos w:val="beneathText"/>
          </w:footnotePr>
          <w:pgSz w:w="11905" w:h="16837"/>
          <w:pgMar w:top="851" w:right="386" w:bottom="567" w:left="1701" w:header="720" w:footer="720" w:gutter="0"/>
          <w:cols w:space="720"/>
          <w:docGrid w:linePitch="360"/>
        </w:sectPr>
      </w:pPr>
    </w:p>
    <w:p w:rsidR="00FF3E76" w:rsidRPr="00CA78C6" w:rsidRDefault="00FF3E76" w:rsidP="009268F4">
      <w:pPr>
        <w:spacing w:after="0" w:line="240" w:lineRule="auto"/>
        <w:jc w:val="center"/>
        <w:rPr>
          <w:rFonts w:ascii="Times New Roman" w:hAnsi="Times New Roman" w:cs="Times New Roman"/>
          <w:bCs/>
          <w:i/>
          <w:color w:val="FF0000"/>
          <w:sz w:val="28"/>
          <w:szCs w:val="28"/>
        </w:rPr>
      </w:pPr>
      <w:r w:rsidRPr="00CA78C6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CA78C6">
        <w:rPr>
          <w:rFonts w:ascii="Times New Roman" w:hAnsi="Times New Roman" w:cs="Times New Roman"/>
          <w:b/>
          <w:bCs/>
          <w:sz w:val="28"/>
          <w:szCs w:val="28"/>
        </w:rPr>
        <w:t>. Учет работы с молодежью</w:t>
      </w:r>
    </w:p>
    <w:p w:rsidR="00FF3E76" w:rsidRPr="00CA78C6" w:rsidRDefault="00FF3E76" w:rsidP="009268F4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CA78C6">
        <w:rPr>
          <w:rFonts w:ascii="Times New Roman" w:hAnsi="Times New Roman" w:cs="Times New Roman"/>
          <w:bCs/>
          <w:i/>
          <w:sz w:val="28"/>
          <w:szCs w:val="28"/>
        </w:rPr>
        <w:t>(от 14 лет до 24 лет включительно)</w:t>
      </w:r>
    </w:p>
    <w:p w:rsidR="00FF3E76" w:rsidRPr="00CA78C6" w:rsidRDefault="00FF3E76" w:rsidP="009268F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783" w:type="dxa"/>
        <w:tblInd w:w="-743" w:type="dxa"/>
        <w:tblLayout w:type="fixed"/>
        <w:tblLook w:val="0000"/>
      </w:tblPr>
      <w:tblGrid>
        <w:gridCol w:w="1135"/>
        <w:gridCol w:w="3992"/>
        <w:gridCol w:w="1048"/>
        <w:gridCol w:w="803"/>
        <w:gridCol w:w="897"/>
        <w:gridCol w:w="1284"/>
        <w:gridCol w:w="1624"/>
      </w:tblGrid>
      <w:tr w:rsidR="00FF3E76" w:rsidRPr="00CA78C6" w:rsidTr="005A0FDE">
        <w:trPr>
          <w:cantSplit/>
          <w:trHeight w:hRule="exact" w:val="233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7AA7">
              <w:rPr>
                <w:rFonts w:ascii="Times New Roman" w:hAnsi="Times New Roman" w:cs="Times New Roman"/>
                <w:bCs/>
                <w:sz w:val="20"/>
                <w:szCs w:val="20"/>
              </w:rPr>
              <w:t>дата</w:t>
            </w:r>
          </w:p>
        </w:tc>
        <w:tc>
          <w:tcPr>
            <w:tcW w:w="3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7AA7">
              <w:rPr>
                <w:rFonts w:ascii="Times New Roman" w:hAnsi="Times New Roman" w:cs="Times New Roman"/>
                <w:bCs/>
                <w:sz w:val="20"/>
                <w:szCs w:val="20"/>
              </w:rPr>
              <w:t>форма и название мероприятия</w:t>
            </w:r>
          </w:p>
        </w:tc>
        <w:tc>
          <w:tcPr>
            <w:tcW w:w="2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ind w:right="-83" w:hanging="59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27AA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 платной основе</w:t>
            </w:r>
          </w:p>
        </w:tc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ind w:left="-222" w:right="-106" w:firstLine="113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27AA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кол-во присутст</w:t>
            </w:r>
          </w:p>
          <w:p w:rsidR="00FF3E76" w:rsidRPr="00C27AA7" w:rsidRDefault="00FF3E76" w:rsidP="00C27AA7">
            <w:pPr>
              <w:spacing w:after="0" w:line="240" w:lineRule="auto"/>
              <w:ind w:left="-61" w:right="-106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27AA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вующих на бесплатной основе </w:t>
            </w:r>
          </w:p>
        </w:tc>
        <w:tc>
          <w:tcPr>
            <w:tcW w:w="1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ind w:right="-169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7AA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место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C27AA7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проведения</w:t>
            </w:r>
          </w:p>
        </w:tc>
      </w:tr>
      <w:tr w:rsidR="00FF3E76" w:rsidRPr="00CA78C6" w:rsidTr="005A0FDE">
        <w:trPr>
          <w:cantSplit/>
          <w:trHeight w:hRule="exact" w:val="1045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27AA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цена билета</w:t>
            </w:r>
          </w:p>
        </w:tc>
        <w:tc>
          <w:tcPr>
            <w:tcW w:w="803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ind w:left="-51" w:hanging="5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27AA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-во продан.</w:t>
            </w:r>
            <w:r w:rsidRPr="00C27AA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билетов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3E76" w:rsidRPr="00C27AA7" w:rsidRDefault="00FF3E76" w:rsidP="00C27AA7">
            <w:pPr>
              <w:snapToGrid w:val="0"/>
              <w:spacing w:after="0" w:line="240" w:lineRule="auto"/>
              <w:ind w:left="-48" w:right="-83" w:hanging="1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27AA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Заработано средств</w:t>
            </w:r>
          </w:p>
        </w:tc>
        <w:tc>
          <w:tcPr>
            <w:tcW w:w="1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80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60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40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400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400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40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40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80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40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rPr>
          <w:cantSplit/>
          <w:trHeight w:hRule="exact" w:val="332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2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F3E76" w:rsidRPr="00CA78C6" w:rsidRDefault="00FF3E76" w:rsidP="00C27AA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  <w:sectPr w:rsidR="00FF3E76" w:rsidRPr="00CA78C6" w:rsidSect="00223F0A">
          <w:footnotePr>
            <w:pos w:val="beneathText"/>
          </w:footnotePr>
          <w:pgSz w:w="11905" w:h="16837"/>
          <w:pgMar w:top="851" w:right="386" w:bottom="567" w:left="1701" w:header="720" w:footer="720" w:gutter="0"/>
          <w:cols w:space="720"/>
          <w:docGrid w:linePitch="360"/>
        </w:sectPr>
      </w:pPr>
    </w:p>
    <w:p w:rsidR="00FF3E76" w:rsidRPr="00CA78C6" w:rsidRDefault="00FF3E76" w:rsidP="00C27AA7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Pr="00CA78C6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CA78C6">
        <w:rPr>
          <w:rFonts w:ascii="Times New Roman" w:hAnsi="Times New Roman" w:cs="Times New Roman"/>
          <w:b/>
          <w:bCs/>
          <w:sz w:val="28"/>
          <w:szCs w:val="28"/>
        </w:rPr>
        <w:t xml:space="preserve">. Учет учебы кадров </w:t>
      </w:r>
    </w:p>
    <w:tbl>
      <w:tblPr>
        <w:tblW w:w="0" w:type="auto"/>
        <w:tblInd w:w="-5" w:type="dxa"/>
        <w:tblLayout w:type="fixed"/>
        <w:tblLook w:val="0000"/>
      </w:tblPr>
      <w:tblGrid>
        <w:gridCol w:w="2240"/>
        <w:gridCol w:w="1468"/>
        <w:gridCol w:w="1440"/>
        <w:gridCol w:w="1440"/>
        <w:gridCol w:w="1620"/>
        <w:gridCol w:w="1690"/>
      </w:tblGrid>
      <w:tr w:rsidR="00FF3E76" w:rsidRPr="00CA78C6" w:rsidTr="005A0FD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7AA7">
              <w:rPr>
                <w:rFonts w:ascii="Times New Roman" w:hAnsi="Times New Roman" w:cs="Times New Roman"/>
                <w:sz w:val="20"/>
                <w:szCs w:val="20"/>
              </w:rPr>
              <w:t xml:space="preserve">Форма обучения и </w:t>
            </w: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7AA7">
              <w:rPr>
                <w:rFonts w:ascii="Times New Roman" w:hAnsi="Times New Roman" w:cs="Times New Roman"/>
                <w:sz w:val="20"/>
                <w:szCs w:val="20"/>
              </w:rPr>
              <w:t>название темы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7AA7">
              <w:rPr>
                <w:rFonts w:ascii="Times New Roman" w:hAnsi="Times New Roman" w:cs="Times New Roman"/>
                <w:sz w:val="20"/>
                <w:szCs w:val="20"/>
              </w:rPr>
              <w:t>Дата и место проведения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ind w:left="-279" w:firstLine="2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7AA7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7AA7">
              <w:rPr>
                <w:rFonts w:ascii="Times New Roman" w:hAnsi="Times New Roman" w:cs="Times New Roman"/>
                <w:sz w:val="20"/>
                <w:szCs w:val="20"/>
              </w:rPr>
              <w:t>Кем проводилось обучение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7AA7">
              <w:rPr>
                <w:rFonts w:ascii="Times New Roman" w:hAnsi="Times New Roman" w:cs="Times New Roman"/>
                <w:sz w:val="20"/>
                <w:szCs w:val="20"/>
              </w:rPr>
              <w:t>Ф.И.О. должность слушателя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7AA7">
              <w:rPr>
                <w:rFonts w:ascii="Times New Roman" w:hAnsi="Times New Roman" w:cs="Times New Roman"/>
                <w:sz w:val="20"/>
                <w:szCs w:val="20"/>
              </w:rPr>
              <w:t xml:space="preserve">Полученный </w:t>
            </w:r>
          </w:p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7AA7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о ПК </w:t>
            </w:r>
          </w:p>
        </w:tc>
      </w:tr>
      <w:tr w:rsidR="00FF3E76" w:rsidRPr="00CA78C6" w:rsidTr="005A0FDE">
        <w:trPr>
          <w:trHeight w:val="261"/>
        </w:trPr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F3E76" w:rsidRPr="00CA78C6" w:rsidTr="005A0FDE">
        <w:trPr>
          <w:trHeight w:val="238"/>
        </w:trPr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E76" w:rsidRPr="00CA78C6" w:rsidTr="005A0FDE">
        <w:tc>
          <w:tcPr>
            <w:tcW w:w="22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F3E76" w:rsidRDefault="00FF3E76" w:rsidP="00C27AA7">
      <w:pPr>
        <w:spacing w:after="0"/>
        <w:ind w:left="-42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F3E76" w:rsidRDefault="00FF3E76" w:rsidP="00C27AA7">
      <w:pPr>
        <w:spacing w:after="0"/>
        <w:ind w:left="-42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F3E76" w:rsidRDefault="00FF3E76" w:rsidP="00C27AA7">
      <w:pPr>
        <w:spacing w:after="0"/>
        <w:ind w:left="-42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F3E76" w:rsidRDefault="00FF3E76" w:rsidP="00C27AA7">
      <w:pPr>
        <w:spacing w:after="0"/>
        <w:ind w:left="-42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F3E76" w:rsidRDefault="00FF3E76" w:rsidP="00C27AA7">
      <w:pPr>
        <w:spacing w:after="0"/>
        <w:ind w:left="-42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F3E76" w:rsidRDefault="00FF3E76" w:rsidP="00C27AA7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F3E76" w:rsidRPr="00CA78C6" w:rsidRDefault="00FF3E76" w:rsidP="00C27AA7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</w:t>
      </w:r>
      <w:r w:rsidRPr="00CA78C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Для замечаний и предложений лиц, </w:t>
      </w:r>
    </w:p>
    <w:p w:rsidR="00FF3E76" w:rsidRPr="00CA78C6" w:rsidRDefault="00FF3E76" w:rsidP="00C27AA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A78C6">
        <w:rPr>
          <w:rFonts w:ascii="Times New Roman" w:hAnsi="Times New Roman" w:cs="Times New Roman"/>
          <w:b/>
          <w:color w:val="000000"/>
          <w:sz w:val="28"/>
          <w:szCs w:val="28"/>
        </w:rPr>
        <w:t>проверяющих работу клубного учреждения</w:t>
      </w:r>
      <w:r w:rsidRPr="00CA78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10773" w:type="dxa"/>
        <w:tblInd w:w="-459" w:type="dxa"/>
        <w:tblLayout w:type="fixed"/>
        <w:tblLook w:val="0000"/>
      </w:tblPr>
      <w:tblGrid>
        <w:gridCol w:w="993"/>
        <w:gridCol w:w="6378"/>
        <w:gridCol w:w="1701"/>
        <w:gridCol w:w="1701"/>
      </w:tblGrid>
      <w:tr w:rsidR="00FF3E76" w:rsidRPr="00CA78C6" w:rsidTr="005A0FD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 и результаты проверки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должность и подпись проверяющего лица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подпись руководителяучреждения</w:t>
            </w:r>
          </w:p>
        </w:tc>
      </w:tr>
      <w:tr w:rsidR="00FF3E76" w:rsidRPr="00CA78C6" w:rsidTr="005A0FDE">
        <w:trPr>
          <w:trHeight w:val="5128"/>
        </w:trPr>
        <w:tc>
          <w:tcPr>
            <w:tcW w:w="993" w:type="dxa"/>
            <w:vMerge w:val="restart"/>
            <w:tcBorders>
              <w:lef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378" w:type="dxa"/>
            <w:vMerge w:val="restart"/>
            <w:tcBorders>
              <w:lef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FF3E76" w:rsidRPr="00C27AA7" w:rsidRDefault="00FF3E76" w:rsidP="00C27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FF3E76" w:rsidRPr="00CA78C6" w:rsidTr="00C27AA7">
        <w:trPr>
          <w:trHeight w:val="7171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A78C6" w:rsidRDefault="00FF3E76" w:rsidP="00C27AA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3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F3E76" w:rsidRPr="00CA78C6" w:rsidRDefault="00FF3E76" w:rsidP="005A0FDE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76" w:rsidRPr="00CA78C6" w:rsidRDefault="00FF3E76" w:rsidP="005A0FDE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FF3E76" w:rsidRPr="00CA78C6" w:rsidRDefault="00FF3E76" w:rsidP="00CA78C6">
      <w:pPr>
        <w:rPr>
          <w:rFonts w:ascii="Times New Roman" w:hAnsi="Times New Roman" w:cs="Times New Roman"/>
          <w:sz w:val="28"/>
          <w:szCs w:val="28"/>
        </w:rPr>
        <w:sectPr w:rsidR="00FF3E76" w:rsidRPr="00CA78C6" w:rsidSect="000B10F7">
          <w:footnotePr>
            <w:pos w:val="beneathText"/>
          </w:footnotePr>
          <w:pgSz w:w="11905" w:h="16837"/>
          <w:pgMar w:top="1134" w:right="850" w:bottom="1134" w:left="1134" w:header="720" w:footer="720" w:gutter="0"/>
          <w:cols w:space="720"/>
          <w:docGrid w:linePitch="360"/>
        </w:sectPr>
      </w:pPr>
    </w:p>
    <w:p w:rsidR="00FF3E76" w:rsidRPr="00C27AA7" w:rsidRDefault="00FF3E76" w:rsidP="00C27AA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27AA7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C27AA7">
        <w:rPr>
          <w:rFonts w:ascii="Times New Roman" w:hAnsi="Times New Roman" w:cs="Times New Roman"/>
          <w:b/>
          <w:bCs/>
          <w:sz w:val="20"/>
          <w:szCs w:val="20"/>
          <w:lang w:val="en-US"/>
        </w:rPr>
        <w:t>VI</w:t>
      </w:r>
      <w:r w:rsidRPr="00C27AA7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Pr="00C27AA7">
        <w:rPr>
          <w:rFonts w:ascii="Times New Roman" w:hAnsi="Times New Roman" w:cs="Times New Roman"/>
          <w:sz w:val="20"/>
          <w:szCs w:val="20"/>
        </w:rPr>
        <w:t xml:space="preserve">  </w:t>
      </w:r>
      <w:r w:rsidRPr="00C27AA7">
        <w:rPr>
          <w:rFonts w:ascii="Times New Roman" w:hAnsi="Times New Roman" w:cs="Times New Roman"/>
          <w:b/>
          <w:sz w:val="20"/>
          <w:szCs w:val="20"/>
        </w:rPr>
        <w:t>Сведения о культурно-досуговых формированиях.</w:t>
      </w:r>
    </w:p>
    <w:tbl>
      <w:tblPr>
        <w:tblW w:w="15466" w:type="dxa"/>
        <w:tblInd w:w="93" w:type="dxa"/>
        <w:tblLayout w:type="fixed"/>
        <w:tblLook w:val="00A0"/>
      </w:tblPr>
      <w:tblGrid>
        <w:gridCol w:w="1716"/>
        <w:gridCol w:w="1134"/>
        <w:gridCol w:w="997"/>
        <w:gridCol w:w="846"/>
        <w:gridCol w:w="819"/>
        <w:gridCol w:w="740"/>
        <w:gridCol w:w="981"/>
        <w:gridCol w:w="1429"/>
        <w:gridCol w:w="1168"/>
        <w:gridCol w:w="1100"/>
        <w:gridCol w:w="713"/>
        <w:gridCol w:w="1122"/>
        <w:gridCol w:w="858"/>
        <w:gridCol w:w="851"/>
        <w:gridCol w:w="992"/>
      </w:tblGrid>
      <w:tr w:rsidR="00FF3E76" w:rsidRPr="00C27AA7" w:rsidTr="005A0FDE">
        <w:trPr>
          <w:trHeight w:val="30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КУЛЬТУРНО-ДОСУГОВЫЕ ФОРМИРОВАНИЯ</w:t>
            </w:r>
          </w:p>
        </w:tc>
      </w:tr>
      <w:tr w:rsidR="00FF3E76" w:rsidRPr="00C27AA7" w:rsidTr="005A0FDE">
        <w:trPr>
          <w:trHeight w:val="315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формирований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них участников, чел.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Число любительских объединений, групп, клубов по интересам 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них участников 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Число прочих клубных формирований 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участников в прочих клубных формированиях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  них </w:t>
            </w:r>
          </w:p>
        </w:tc>
      </w:tr>
      <w:tr w:rsidR="00FF3E76" w:rsidRPr="00C27AA7" w:rsidTr="005A0FDE">
        <w:trPr>
          <w:trHeight w:val="30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(сумма гр. 38 , 40)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 них 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(сумма граф 39, 43)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 них </w:t>
            </w: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для  детей до 14 лет</w:t>
            </w:r>
          </w:p>
        </w:tc>
        <w:tc>
          <w:tcPr>
            <w:tcW w:w="1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для молодежи от 15 до 24 лет</w:t>
            </w: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дети до 14 лет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молодежь от 15 до 24 лет</w:t>
            </w:r>
          </w:p>
        </w:tc>
      </w:tr>
      <w:tr w:rsidR="00FF3E76" w:rsidRPr="00C27AA7" w:rsidTr="005A0FDE">
        <w:trPr>
          <w:trHeight w:val="1215"/>
        </w:trPr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 детей до 14 лет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молодежи от 15 до 24 лет</w:t>
            </w: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дети до 14 лет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молодежь от 15 до 24 лет</w:t>
            </w: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FF3E76" w:rsidRPr="00C27AA7" w:rsidTr="005A0FDE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76" w:rsidRPr="00C27AA7" w:rsidRDefault="00FF3E76" w:rsidP="00FF3E76">
            <w:pPr>
              <w:spacing w:after="0" w:line="240" w:lineRule="auto"/>
              <w:ind w:firstLineChars="100" w:firstLine="3168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за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FF3E76" w:rsidRPr="00C27AA7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E76" w:rsidRPr="00C27AA7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E76" w:rsidRPr="00C27AA7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E76" w:rsidRPr="00C27AA7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E76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E76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E76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E76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E76" w:rsidRPr="00C27AA7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E76" w:rsidRPr="00C27AA7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E76" w:rsidRPr="00C27AA7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E76" w:rsidRPr="00C27AA7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E76" w:rsidRPr="00C27AA7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735" w:type="dxa"/>
        <w:tblInd w:w="-176" w:type="dxa"/>
        <w:tblLayout w:type="fixed"/>
        <w:tblLook w:val="00A0"/>
      </w:tblPr>
      <w:tblGrid>
        <w:gridCol w:w="1844"/>
        <w:gridCol w:w="1134"/>
        <w:gridCol w:w="850"/>
        <w:gridCol w:w="709"/>
        <w:gridCol w:w="567"/>
        <w:gridCol w:w="993"/>
        <w:gridCol w:w="992"/>
        <w:gridCol w:w="709"/>
        <w:gridCol w:w="708"/>
        <w:gridCol w:w="709"/>
        <w:gridCol w:w="850"/>
        <w:gridCol w:w="709"/>
        <w:gridCol w:w="709"/>
        <w:gridCol w:w="709"/>
        <w:gridCol w:w="850"/>
        <w:gridCol w:w="709"/>
        <w:gridCol w:w="793"/>
        <w:gridCol w:w="624"/>
        <w:gridCol w:w="567"/>
      </w:tblGrid>
      <w:tr w:rsidR="00FF3E76" w:rsidRPr="00C27AA7" w:rsidTr="005A0FDE">
        <w:trPr>
          <w:trHeight w:val="300"/>
        </w:trPr>
        <w:tc>
          <w:tcPr>
            <w:tcW w:w="1573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КУЛЬТУРНО-ДОСУГОВЫЕ ФОРМИРОВАНИЯ</w:t>
            </w:r>
          </w:p>
        </w:tc>
      </w:tr>
      <w:tr w:rsidR="00FF3E76" w:rsidRPr="00C27AA7" w:rsidTr="005A0FDE">
        <w:trPr>
          <w:trHeight w:val="300"/>
        </w:trPr>
        <w:tc>
          <w:tcPr>
            <w:tcW w:w="1573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Клубные формирования самодеятельного народного творчества</w:t>
            </w:r>
          </w:p>
        </w:tc>
      </w:tr>
      <w:tr w:rsidR="00FF3E76" w:rsidRPr="00C27AA7" w:rsidTr="005A0FDE">
        <w:trPr>
          <w:trHeight w:val="30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Месяцы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Из числа прочих формирований - формирования самодеятельного народного творчества (из гр. 40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 (из гр.46)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участников в формированиях самодеятельного народного тваорчества  (из гр.43)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 (из гр.50)</w:t>
            </w:r>
          </w:p>
        </w:tc>
        <w:tc>
          <w:tcPr>
            <w:tcW w:w="722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коллективы самодеятельного народного творчества</w:t>
            </w:r>
          </w:p>
        </w:tc>
      </w:tr>
      <w:tr w:rsidR="00FF3E76" w:rsidRPr="00C27AA7" w:rsidTr="005A0FDE">
        <w:trPr>
          <w:cantSplit/>
          <w:trHeight w:val="213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для детей до 14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для молодежи от 15 до 24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 платной основе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дети до 14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молодежь от 15 до 24 лет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коллективов на платной основе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хоровые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них  участников, 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хореографические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них  участников, 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театральные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них  участников, 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оркестры народных инструментов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них  участников, чел.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оркестры духовых инструментов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них  участников, чел.</w:t>
            </w:r>
          </w:p>
        </w:tc>
      </w:tr>
      <w:tr w:rsidR="00FF3E76" w:rsidRPr="00C27AA7" w:rsidTr="005A0FDE">
        <w:trPr>
          <w:trHeight w:val="3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</w:tr>
      <w:tr w:rsidR="00FF3E76" w:rsidRPr="00C27AA7" w:rsidTr="005A0FDE">
        <w:trPr>
          <w:trHeight w:val="3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январь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3E76" w:rsidRPr="00C27AA7" w:rsidTr="005A0FDE">
        <w:trPr>
          <w:trHeight w:val="3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1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3E76" w:rsidRPr="00C27AA7" w:rsidTr="005A0FDE">
        <w:trPr>
          <w:trHeight w:val="31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 за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F3E76" w:rsidRPr="00C27AA7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E76" w:rsidRPr="00C27AA7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E76" w:rsidRPr="00C27AA7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E76" w:rsidRPr="00C27AA7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E76" w:rsidRPr="00C27AA7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E76" w:rsidRPr="00C27AA7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E76" w:rsidRPr="00C27AA7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E76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E76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E76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E76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E76" w:rsidRPr="00C27AA7" w:rsidRDefault="00FF3E76" w:rsidP="00C27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58"/>
        <w:gridCol w:w="851"/>
        <w:gridCol w:w="992"/>
        <w:gridCol w:w="992"/>
        <w:gridCol w:w="1276"/>
        <w:gridCol w:w="992"/>
        <w:gridCol w:w="992"/>
        <w:gridCol w:w="709"/>
        <w:gridCol w:w="992"/>
        <w:gridCol w:w="851"/>
        <w:gridCol w:w="850"/>
        <w:gridCol w:w="709"/>
        <w:gridCol w:w="992"/>
        <w:gridCol w:w="993"/>
        <w:gridCol w:w="992"/>
      </w:tblGrid>
      <w:tr w:rsidR="00FF3E76" w:rsidRPr="00C27AA7" w:rsidTr="005A0FDE">
        <w:trPr>
          <w:gridAfter w:val="14"/>
          <w:wAfter w:w="13183" w:type="dxa"/>
          <w:trHeight w:val="570"/>
        </w:trPr>
        <w:tc>
          <w:tcPr>
            <w:tcW w:w="1858" w:type="dxa"/>
            <w:vMerge w:val="restart"/>
            <w:vAlign w:val="center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месяц</w:t>
            </w:r>
          </w:p>
        </w:tc>
      </w:tr>
      <w:tr w:rsidR="00FF3E76" w:rsidRPr="00C27AA7" w:rsidTr="005A0FDE">
        <w:trPr>
          <w:trHeight w:val="667"/>
        </w:trPr>
        <w:tc>
          <w:tcPr>
            <w:tcW w:w="1858" w:type="dxa"/>
            <w:vMerge/>
            <w:vAlign w:val="center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83" w:type="dxa"/>
            <w:gridSpan w:val="14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коллективы самодеятельного народного творчества ( из гр.46)</w:t>
            </w:r>
          </w:p>
        </w:tc>
      </w:tr>
      <w:tr w:rsidR="00FF3E76" w:rsidRPr="00C27AA7" w:rsidTr="005A0FDE">
        <w:trPr>
          <w:cantSplit/>
          <w:trHeight w:val="2115"/>
        </w:trPr>
        <w:tc>
          <w:tcPr>
            <w:tcW w:w="1858" w:type="dxa"/>
            <w:vMerge/>
            <w:vAlign w:val="center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extDirection w:val="btL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фольклорные</w:t>
            </w:r>
          </w:p>
        </w:tc>
        <w:tc>
          <w:tcPr>
            <w:tcW w:w="992" w:type="dxa"/>
            <w:textDirection w:val="btLr"/>
          </w:tcPr>
          <w:p w:rsidR="00FF3E76" w:rsidRPr="00C27AA7" w:rsidRDefault="00FF3E76" w:rsidP="00C27AA7">
            <w:pPr>
              <w:spacing w:after="0" w:line="240" w:lineRule="auto"/>
              <w:ind w:left="113" w:right="11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них  участников, чел.</w:t>
            </w:r>
          </w:p>
        </w:tc>
        <w:tc>
          <w:tcPr>
            <w:tcW w:w="992" w:type="dxa"/>
            <w:textDirection w:val="btL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изобразительного искусства</w:t>
            </w:r>
          </w:p>
        </w:tc>
        <w:tc>
          <w:tcPr>
            <w:tcW w:w="1276" w:type="dxa"/>
            <w:textDirection w:val="btL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них  участников, чел.</w:t>
            </w:r>
          </w:p>
        </w:tc>
        <w:tc>
          <w:tcPr>
            <w:tcW w:w="992" w:type="dxa"/>
            <w:textDirection w:val="btL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народных промыслов</w:t>
            </w:r>
          </w:p>
        </w:tc>
        <w:tc>
          <w:tcPr>
            <w:tcW w:w="992" w:type="dxa"/>
            <w:textDirection w:val="btL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них  участников, чел.</w:t>
            </w:r>
          </w:p>
        </w:tc>
        <w:tc>
          <w:tcPr>
            <w:tcW w:w="709" w:type="dxa"/>
            <w:textDirection w:val="btL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кинофотолюбителей</w:t>
            </w:r>
          </w:p>
        </w:tc>
        <w:tc>
          <w:tcPr>
            <w:tcW w:w="992" w:type="dxa"/>
            <w:textDirection w:val="btL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них  участников, чел.</w:t>
            </w:r>
          </w:p>
        </w:tc>
        <w:tc>
          <w:tcPr>
            <w:tcW w:w="851" w:type="dxa"/>
            <w:textDirection w:val="btL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</w:t>
            </w:r>
          </w:p>
        </w:tc>
        <w:tc>
          <w:tcPr>
            <w:tcW w:w="850" w:type="dxa"/>
            <w:textDirection w:val="btL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них  участников, чел.</w:t>
            </w:r>
          </w:p>
        </w:tc>
        <w:tc>
          <w:tcPr>
            <w:tcW w:w="709" w:type="dxa"/>
            <w:textDirection w:val="btL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народный</w:t>
            </w:r>
          </w:p>
        </w:tc>
        <w:tc>
          <w:tcPr>
            <w:tcW w:w="992" w:type="dxa"/>
            <w:textDirection w:val="btL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них  участников, чел.</w:t>
            </w:r>
          </w:p>
        </w:tc>
        <w:tc>
          <w:tcPr>
            <w:tcW w:w="993" w:type="dxa"/>
            <w:textDirection w:val="btL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образцовый</w:t>
            </w:r>
          </w:p>
        </w:tc>
        <w:tc>
          <w:tcPr>
            <w:tcW w:w="992" w:type="dxa"/>
            <w:textDirection w:val="btLr"/>
          </w:tcPr>
          <w:p w:rsidR="00FF3E76" w:rsidRPr="00C27AA7" w:rsidRDefault="00FF3E76" w:rsidP="00C27A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них  участников, чел.</w:t>
            </w:r>
          </w:p>
        </w:tc>
      </w:tr>
      <w:tr w:rsidR="00FF3E76" w:rsidRPr="00C27AA7" w:rsidTr="005A0FDE">
        <w:trPr>
          <w:trHeight w:val="300"/>
        </w:trPr>
        <w:tc>
          <w:tcPr>
            <w:tcW w:w="1858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январь </w:t>
            </w: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276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50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</w:tr>
      <w:tr w:rsidR="00FF3E76" w:rsidRPr="00C27AA7" w:rsidTr="005A0FDE">
        <w:trPr>
          <w:trHeight w:val="315"/>
        </w:trPr>
        <w:tc>
          <w:tcPr>
            <w:tcW w:w="1858" w:type="dxa"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3E76" w:rsidRPr="00C27AA7" w:rsidTr="005A0FDE">
        <w:trPr>
          <w:trHeight w:val="360"/>
        </w:trPr>
        <w:tc>
          <w:tcPr>
            <w:tcW w:w="1858" w:type="dxa"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3E76" w:rsidRPr="00C27AA7" w:rsidTr="005A0FDE">
        <w:trPr>
          <w:trHeight w:val="315"/>
        </w:trPr>
        <w:tc>
          <w:tcPr>
            <w:tcW w:w="1858" w:type="dxa"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3E76" w:rsidRPr="00C27AA7" w:rsidTr="005A0FDE">
        <w:trPr>
          <w:trHeight w:val="330"/>
        </w:trPr>
        <w:tc>
          <w:tcPr>
            <w:tcW w:w="1858" w:type="dxa"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F3E76" w:rsidRPr="00C27AA7" w:rsidTr="005A0FDE">
        <w:trPr>
          <w:trHeight w:val="330"/>
        </w:trPr>
        <w:tc>
          <w:tcPr>
            <w:tcW w:w="1858" w:type="dxa"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30"/>
        </w:trPr>
        <w:tc>
          <w:tcPr>
            <w:tcW w:w="1858" w:type="dxa"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30"/>
        </w:trPr>
        <w:tc>
          <w:tcPr>
            <w:tcW w:w="1858" w:type="dxa"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30"/>
        </w:trPr>
        <w:tc>
          <w:tcPr>
            <w:tcW w:w="1858" w:type="dxa"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30"/>
        </w:trPr>
        <w:tc>
          <w:tcPr>
            <w:tcW w:w="1858" w:type="dxa"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30"/>
        </w:trPr>
        <w:tc>
          <w:tcPr>
            <w:tcW w:w="1858" w:type="dxa"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30"/>
        </w:trPr>
        <w:tc>
          <w:tcPr>
            <w:tcW w:w="1858" w:type="dxa"/>
            <w:vAlign w:val="bottom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E76" w:rsidRPr="00C27AA7" w:rsidTr="005A0FDE">
        <w:trPr>
          <w:trHeight w:val="330"/>
        </w:trPr>
        <w:tc>
          <w:tcPr>
            <w:tcW w:w="1858" w:type="dxa"/>
            <w:vAlign w:val="center"/>
          </w:tcPr>
          <w:p w:rsidR="00FF3E76" w:rsidRPr="00C27AA7" w:rsidRDefault="00FF3E76" w:rsidP="00C27AA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7A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 за год</w:t>
            </w: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3E76" w:rsidRPr="00C27AA7" w:rsidRDefault="00FF3E76" w:rsidP="00C2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F3E76" w:rsidRPr="00C27AA7" w:rsidRDefault="00FF3E76" w:rsidP="00C27AA7">
      <w:pPr>
        <w:spacing w:after="0" w:line="240" w:lineRule="auto"/>
        <w:rPr>
          <w:sz w:val="20"/>
          <w:szCs w:val="20"/>
        </w:rPr>
      </w:pPr>
    </w:p>
    <w:p w:rsidR="00FF3E76" w:rsidRPr="00C27AA7" w:rsidRDefault="00FF3E76" w:rsidP="00C27AA7">
      <w:pPr>
        <w:spacing w:after="0" w:line="240" w:lineRule="auto"/>
        <w:rPr>
          <w:sz w:val="20"/>
          <w:szCs w:val="20"/>
        </w:rPr>
      </w:pPr>
    </w:p>
    <w:p w:rsidR="00FF3E76" w:rsidRPr="00BE7A65" w:rsidRDefault="00FF3E7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FF3E76" w:rsidRPr="00BE7A65" w:rsidSect="00BE7A65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E76" w:rsidRDefault="00FF3E76" w:rsidP="000C1503">
      <w:pPr>
        <w:spacing w:after="0" w:line="240" w:lineRule="auto"/>
      </w:pPr>
      <w:r>
        <w:separator/>
      </w:r>
    </w:p>
  </w:endnote>
  <w:endnote w:type="continuationSeparator" w:id="1">
    <w:p w:rsidR="00FF3E76" w:rsidRDefault="00FF3E76" w:rsidP="000C1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ragmatica Bash Fon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E76" w:rsidRDefault="00FF3E76">
    <w:pPr>
      <w:pStyle w:val="Footer"/>
    </w:pPr>
    <w:r>
      <w:t xml:space="preserve">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E76" w:rsidRDefault="00FF3E76" w:rsidP="000C1503">
      <w:pPr>
        <w:spacing w:after="0" w:line="240" w:lineRule="auto"/>
      </w:pPr>
      <w:r>
        <w:separator/>
      </w:r>
    </w:p>
  </w:footnote>
  <w:footnote w:type="continuationSeparator" w:id="1">
    <w:p w:rsidR="00FF3E76" w:rsidRDefault="00FF3E76" w:rsidP="000C15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1">
    <w:nsid w:val="3E7E30AA"/>
    <w:multiLevelType w:val="hybridMultilevel"/>
    <w:tmpl w:val="5C882AB0"/>
    <w:lvl w:ilvl="0" w:tplc="54E2B9F4">
      <w:start w:val="4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>
    <w:nsid w:val="5FBE4A20"/>
    <w:multiLevelType w:val="hybridMultilevel"/>
    <w:tmpl w:val="A100F302"/>
    <w:lvl w:ilvl="0" w:tplc="5AC4671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">
    <w:nsid w:val="6CCF174C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78C6"/>
    <w:rsid w:val="0003007D"/>
    <w:rsid w:val="000B10F7"/>
    <w:rsid w:val="000C1503"/>
    <w:rsid w:val="00223F0A"/>
    <w:rsid w:val="00354844"/>
    <w:rsid w:val="005A0FDE"/>
    <w:rsid w:val="005D2075"/>
    <w:rsid w:val="00717F72"/>
    <w:rsid w:val="007C4324"/>
    <w:rsid w:val="008100EC"/>
    <w:rsid w:val="00817E08"/>
    <w:rsid w:val="009268F4"/>
    <w:rsid w:val="00996D99"/>
    <w:rsid w:val="00B26710"/>
    <w:rsid w:val="00BE7A65"/>
    <w:rsid w:val="00C27AA7"/>
    <w:rsid w:val="00C323EE"/>
    <w:rsid w:val="00CA78C6"/>
    <w:rsid w:val="00EB0152"/>
    <w:rsid w:val="00FF3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8C6"/>
    <w:pPr>
      <w:suppressAutoHyphens/>
      <w:spacing w:after="200" w:line="276" w:lineRule="auto"/>
    </w:pPr>
    <w:rPr>
      <w:rFonts w:eastAsia="SimSun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A78C6"/>
    <w:pPr>
      <w:ind w:left="720"/>
      <w:contextualSpacing/>
    </w:pPr>
  </w:style>
  <w:style w:type="paragraph" w:customStyle="1" w:styleId="1">
    <w:name w:val="Обычный1"/>
    <w:uiPriority w:val="99"/>
    <w:rsid w:val="00CA78C6"/>
    <w:pPr>
      <w:widowControl w:val="0"/>
      <w:suppressAutoHyphens/>
      <w:spacing w:line="100" w:lineRule="atLeast"/>
    </w:pPr>
    <w:rPr>
      <w:rFonts w:ascii="Times New Roman" w:eastAsia="Times New Roman" w:hAnsi="Times New Roman"/>
      <w:sz w:val="20"/>
      <w:szCs w:val="20"/>
    </w:rPr>
  </w:style>
  <w:style w:type="character" w:customStyle="1" w:styleId="WW8Num1z0">
    <w:name w:val="WW8Num1z0"/>
    <w:uiPriority w:val="99"/>
    <w:rsid w:val="00CA78C6"/>
    <w:rPr>
      <w:rFonts w:ascii="Symbol" w:hAnsi="Symbol"/>
    </w:rPr>
  </w:style>
  <w:style w:type="character" w:customStyle="1" w:styleId="10">
    <w:name w:val="Основной шрифт абзаца1"/>
    <w:uiPriority w:val="99"/>
    <w:rsid w:val="00CA78C6"/>
  </w:style>
  <w:style w:type="paragraph" w:customStyle="1" w:styleId="a">
    <w:name w:val="Заголовок"/>
    <w:basedOn w:val="Normal"/>
    <w:next w:val="BodyText"/>
    <w:uiPriority w:val="99"/>
    <w:rsid w:val="00CA78C6"/>
    <w:pPr>
      <w:keepNext/>
      <w:spacing w:before="240" w:after="120" w:line="240" w:lineRule="auto"/>
    </w:pPr>
    <w:rPr>
      <w:rFonts w:ascii="Arial" w:eastAsia="Calibri" w:hAnsi="Arial" w:cs="Tahoma"/>
      <w:sz w:val="28"/>
      <w:szCs w:val="28"/>
      <w:lang w:eastAsia="ar-SA"/>
    </w:rPr>
  </w:style>
  <w:style w:type="paragraph" w:styleId="BodyText">
    <w:name w:val="Body Text"/>
    <w:basedOn w:val="Normal"/>
    <w:link w:val="BodyTextChar"/>
    <w:uiPriority w:val="99"/>
    <w:rsid w:val="00CA78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A78C6"/>
    <w:rPr>
      <w:rFonts w:ascii="Times New Roman" w:hAnsi="Times New Roman"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CA78C6"/>
    <w:rPr>
      <w:rFonts w:cs="Tahoma"/>
    </w:rPr>
  </w:style>
  <w:style w:type="paragraph" w:customStyle="1" w:styleId="11">
    <w:name w:val="Название1"/>
    <w:basedOn w:val="Normal"/>
    <w:uiPriority w:val="99"/>
    <w:rsid w:val="00CA78C6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2">
    <w:name w:val="Указатель1"/>
    <w:basedOn w:val="Normal"/>
    <w:uiPriority w:val="99"/>
    <w:rsid w:val="00CA78C6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rsid w:val="00CA78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A78C6"/>
    <w:rPr>
      <w:rFonts w:ascii="Times New Roman" w:hAnsi="Times New Roman" w:cs="Times New Roman"/>
      <w:sz w:val="24"/>
      <w:szCs w:val="24"/>
      <w:lang w:eastAsia="ar-SA" w:bidi="ar-SA"/>
    </w:rPr>
  </w:style>
  <w:style w:type="paragraph" w:styleId="Title">
    <w:name w:val="Title"/>
    <w:basedOn w:val="Normal"/>
    <w:next w:val="Subtitle"/>
    <w:link w:val="TitleChar"/>
    <w:uiPriority w:val="99"/>
    <w:qFormat/>
    <w:rsid w:val="00CA78C6"/>
    <w:pPr>
      <w:tabs>
        <w:tab w:val="left" w:pos="-3261"/>
      </w:tabs>
      <w:spacing w:after="0" w:line="240" w:lineRule="auto"/>
      <w:jc w:val="center"/>
    </w:pPr>
    <w:rPr>
      <w:rFonts w:ascii="Pragmatica Bash Font" w:eastAsia="Times New Roman" w:hAnsi="Pragmatica Bash Font" w:cs="Times New Roman"/>
      <w:b/>
      <w:sz w:val="32"/>
      <w:szCs w:val="20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CA78C6"/>
    <w:rPr>
      <w:rFonts w:ascii="Pragmatica Bash Font" w:hAnsi="Pragmatica Bash Font" w:cs="Times New Roman"/>
      <w:b/>
      <w:sz w:val="20"/>
      <w:szCs w:val="20"/>
      <w:lang w:eastAsia="ar-SA" w:bidi="ar-SA"/>
    </w:rPr>
  </w:style>
  <w:style w:type="paragraph" w:styleId="Subtitle">
    <w:name w:val="Subtitle"/>
    <w:basedOn w:val="a"/>
    <w:next w:val="BodyText"/>
    <w:link w:val="SubtitleChar"/>
    <w:uiPriority w:val="99"/>
    <w:qFormat/>
    <w:rsid w:val="00CA78C6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A78C6"/>
    <w:rPr>
      <w:rFonts w:ascii="Arial" w:eastAsia="Times New Roman" w:hAnsi="Arial" w:cs="Tahoma"/>
      <w:i/>
      <w:iCs/>
      <w:sz w:val="28"/>
      <w:szCs w:val="28"/>
      <w:lang w:eastAsia="ar-SA" w:bidi="ar-SA"/>
    </w:rPr>
  </w:style>
  <w:style w:type="paragraph" w:customStyle="1" w:styleId="31">
    <w:name w:val="Основной текст 31"/>
    <w:basedOn w:val="Normal"/>
    <w:uiPriority w:val="99"/>
    <w:rsid w:val="00CA78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paragraph" w:customStyle="1" w:styleId="a0">
    <w:name w:val="Содержимое таблицы"/>
    <w:basedOn w:val="Normal"/>
    <w:uiPriority w:val="99"/>
    <w:rsid w:val="00CA78C6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1">
    <w:name w:val="Заголовок таблицы"/>
    <w:basedOn w:val="a0"/>
    <w:uiPriority w:val="99"/>
    <w:rsid w:val="00CA78C6"/>
    <w:pPr>
      <w:jc w:val="center"/>
    </w:pPr>
    <w:rPr>
      <w:b/>
      <w:bCs/>
    </w:rPr>
  </w:style>
  <w:style w:type="table" w:styleId="TableGrid">
    <w:name w:val="Table Grid"/>
    <w:basedOn w:val="TableNormal"/>
    <w:uiPriority w:val="99"/>
    <w:rsid w:val="00CA78C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27AA7"/>
    <w:pPr>
      <w:suppressAutoHyphens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7AA7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C27AA7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27AA7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742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18</Pages>
  <Words>2825</Words>
  <Characters>16104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2009</cp:lastModifiedBy>
  <cp:revision>4</cp:revision>
  <dcterms:created xsi:type="dcterms:W3CDTF">2019-02-13T15:07:00Z</dcterms:created>
  <dcterms:modified xsi:type="dcterms:W3CDTF">2019-02-19T08:23:00Z</dcterms:modified>
</cp:coreProperties>
</file>